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12FE" w14:textId="268EA431"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0084</w:t>
      </w:r>
      <w:r w:rsidR="009736AD">
        <w:rPr>
          <w:rFonts w:cs="Arial" w:hint="eastAsia"/>
          <w:b/>
          <w:bCs/>
          <w:sz w:val="24"/>
          <w:szCs w:val="24"/>
          <w:lang w:eastAsia="zh-CN"/>
        </w:rPr>
        <w:t>1</w:t>
      </w:r>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5731A4"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5731A4" w:rsidP="00DE2EAB">
            <w:pPr>
              <w:pStyle w:val="CRCoverPage"/>
              <w:spacing w:after="0"/>
              <w:rPr>
                <w:noProof/>
              </w:rPr>
            </w:pPr>
            <w:r>
              <w:fldChar w:fldCharType="begin"/>
            </w:r>
            <w:r>
              <w:instrText xml:space="preserve"> DOCPROPERTY  Cr#  \* MERGEFORMAT </w:instrText>
            </w:r>
            <w:r>
              <w:fldChar w:fldCharType="separate"/>
            </w:r>
            <w:r w:rsidR="00DE2EAB">
              <w:rPr>
                <w:rFonts w:hint="eastAsia"/>
                <w:b/>
                <w:noProof/>
                <w:sz w:val="28"/>
                <w:lang w:eastAsia="zh-CN"/>
              </w:rPr>
              <w:t>5160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1837" w:rsidR="001E41F3" w:rsidRPr="00410371" w:rsidRDefault="00543CFD" w:rsidP="00701EA8">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5731A4" w:rsidP="002C5BA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691FAB69" w:rsidR="00245C72" w:rsidRPr="00D6763E" w:rsidRDefault="00D10066" w:rsidP="00D10066">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and exposure 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2076E758" w:rsidR="003D4E7B" w:rsidRDefault="00700DCB" w:rsidP="00700DCB">
            <w:pPr>
              <w:pStyle w:val="CRCoverPage"/>
              <w:spacing w:afterLines="50"/>
              <w:ind w:left="102"/>
              <w:rPr>
                <w:noProof/>
                <w:lang w:eastAsia="zh-CN"/>
              </w:rPr>
            </w:pPr>
            <w:r>
              <w:rPr>
                <w:rFonts w:hint="eastAsia"/>
                <w:noProof/>
                <w:lang w:eastAsia="zh-CN"/>
              </w:rPr>
              <w:t xml:space="preserve">Add to event exposure procedures that the </w:t>
            </w:r>
            <w:r w:rsidRPr="0021234A">
              <w:rPr>
                <w:noProof/>
                <w:lang w:eastAsia="zh-CN"/>
              </w:rPr>
              <w:t>EIF collect</w:t>
            </w:r>
            <w:r>
              <w:rPr>
                <w:rFonts w:hint="eastAsia"/>
                <w:noProof/>
                <w:lang w:eastAsia="zh-CN"/>
              </w:rPr>
              <w:t>s</w:t>
            </w:r>
            <w:r w:rsidRPr="0021234A">
              <w:rPr>
                <w:noProof/>
                <w:lang w:eastAsia="zh-CN"/>
              </w:rPr>
              <w:t xml:space="preserve"> data from UPF (via SMF)</w:t>
            </w:r>
            <w:r>
              <w:rPr>
                <w:rFonts w:hint="eastAsia"/>
                <w:noProof/>
                <w:lang w:eastAsia="zh-CN"/>
              </w:rPr>
              <w:t xml:space="preserve"> </w:t>
            </w:r>
            <w:r w:rsidRPr="0021234A">
              <w:rPr>
                <w:noProof/>
                <w:lang w:eastAsia="zh-CN"/>
              </w:rPr>
              <w:t>for energy consumption information calculation and exposure</w:t>
            </w:r>
            <w:r>
              <w:rPr>
                <w:rFonts w:hint="eastAsia"/>
                <w:noProof/>
                <w:lang w:eastAsia="zh-CN"/>
              </w:rPr>
              <w:t>.</w:t>
            </w:r>
          </w:p>
          <w:p w14:paraId="31C656EC" w14:textId="0C95DDF6" w:rsidR="00700DCB" w:rsidRDefault="00700DCB" w:rsidP="00D10066">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SMF and UPF to support providing data to the EIF</w:t>
            </w:r>
            <w:r w:rsidRPr="0021234A">
              <w:rPr>
                <w:noProof/>
                <w:lang w:eastAsia="zh-CN"/>
              </w:rPr>
              <w:t xml:space="preserve"> for energy consumption information calculation and exposure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7A22"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NFs</w:t>
            </w:r>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7A947" w:rsidR="001E41F3" w:rsidRDefault="00E97561" w:rsidP="006E6F6B">
            <w:pPr>
              <w:pStyle w:val="CRCoverPage"/>
              <w:spacing w:after="0"/>
              <w:ind w:left="100"/>
              <w:rPr>
                <w:noProof/>
                <w:lang w:eastAsia="zh-CN"/>
              </w:rPr>
            </w:pPr>
            <w:r>
              <w:rPr>
                <w:rFonts w:hint="eastAsia"/>
                <w:noProof/>
                <w:lang w:eastAsia="zh-CN"/>
              </w:rPr>
              <w:t>4.15.4.5.1, 4.15.4.5.2, 4.15.4.5.3, 4.15.4.5.4, 4.15.4.5.6, 4.15.4.5.7, 5.2.8.1, 5.2.8.3.1, 5.2.26.1, 5.2.26.2.1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A8BE4BA" w14:textId="77777777" w:rsidR="00A44EF0" w:rsidRDefault="00A44EF0" w:rsidP="00A44EF0">
      <w:pPr>
        <w:pStyle w:val="5"/>
      </w:pPr>
      <w:bookmarkStart w:id="2" w:name="_Toc186959835"/>
      <w:bookmarkStart w:id="3" w:name="_Toc178071730"/>
      <w:r>
        <w:t>4.15.4.5.1</w:t>
      </w:r>
      <w:r>
        <w:tab/>
        <w:t>General</w:t>
      </w:r>
      <w:bookmarkEnd w:id="2"/>
    </w:p>
    <w:p w14:paraId="33D2694C" w14:textId="77777777" w:rsidR="00A44EF0" w:rsidRDefault="00A44EF0" w:rsidP="00A44EF0">
      <w:r>
        <w:t>This clause contains the detailed description and the procedures for how the UPF event exposure service (see clause 5.2.26.2) is used for UPF data collection.</w:t>
      </w:r>
    </w:p>
    <w:p w14:paraId="2A1E4527" w14:textId="77777777" w:rsidR="00A44EF0" w:rsidRDefault="00A44EF0" w:rsidP="00A44EF0">
      <w:r>
        <w:t>The list of NF consumer which may receive UPF event notifications is defined in clause 5.8.2.17 of TS 23.501 [2].</w:t>
      </w:r>
    </w:p>
    <w:p w14:paraId="664FBA03" w14:textId="77777777" w:rsidR="00A44EF0" w:rsidRDefault="00A44EF0" w:rsidP="00A44EF0">
      <w:r>
        <w:t>To get exposure data from UPF, NF consumer may subscribe to the UPF directly or indirectly via SMF. This is further defined in clause 5.8.2.17 of TS 23.501 [2].</w:t>
      </w:r>
    </w:p>
    <w:p w14:paraId="1BA004EC" w14:textId="77777777" w:rsidR="00A44EF0" w:rsidRDefault="00A44EF0" w:rsidP="00A44EF0">
      <w:r>
        <w:t>The UPF event exposure events are described in clause 5.2.26.2. In this Release of the specification, the following events are used for UPF Data collection:</w:t>
      </w:r>
    </w:p>
    <w:p w14:paraId="64E98090" w14:textId="77777777" w:rsidR="00A44EF0" w:rsidRDefault="00A44EF0" w:rsidP="00A44EF0">
      <w:pPr>
        <w:pStyle w:val="B1"/>
      </w:pPr>
      <w:r>
        <w:t>-</w:t>
      </w:r>
      <w:r>
        <w:tab/>
      </w:r>
      <w:r w:rsidRPr="00D053D3">
        <w:rPr>
          <w:b/>
          <w:bCs/>
        </w:rPr>
        <w:t>QoS Monitoring.</w:t>
      </w:r>
      <w:r>
        <w:t xml:space="preserve"> This event provides QoS Flow performance information.</w:t>
      </w:r>
    </w:p>
    <w:p w14:paraId="6CF6024E" w14:textId="77777777" w:rsidR="00A44EF0" w:rsidRDefault="00A44EF0" w:rsidP="00A44EF0">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34C35D0D" w14:textId="77777777" w:rsidR="00A44EF0" w:rsidRDefault="00A44EF0" w:rsidP="00A44EF0">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45D59929" w14:textId="77777777" w:rsidR="00A44EF0" w:rsidRDefault="00A44EF0" w:rsidP="00A44EF0">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E6180C7" w14:textId="77777777" w:rsidR="00A44EF0" w:rsidRDefault="00A44EF0" w:rsidP="00A44EF0">
      <w:pPr>
        <w:pStyle w:val="NO"/>
      </w:pPr>
      <w:r>
        <w:t>NOTE 1:</w:t>
      </w:r>
      <w:r>
        <w:tab/>
        <w:t>Packets from multiple applications may share the QoS Flow associated with the default QoS Rule which may diminish the relevance of some measurements like data rate.</w:t>
      </w:r>
    </w:p>
    <w:p w14:paraId="6D9625B0" w14:textId="77777777" w:rsidR="00A44EF0" w:rsidRDefault="00A44EF0" w:rsidP="00A44EF0">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430B125" w14:textId="77777777" w:rsidR="00A44EF0" w:rsidRDefault="00A44EF0" w:rsidP="00A44EF0">
      <w:pPr>
        <w:pStyle w:val="NO"/>
      </w:pPr>
      <w:r>
        <w:t>NOTE 2:</w:t>
      </w:r>
      <w:r>
        <w:tab/>
        <w:t>Extensive usage of QoS Monitoring has significant impact on load and signalling.</w:t>
      </w:r>
    </w:p>
    <w:p w14:paraId="4B08BAF9" w14:textId="634CFCF4" w:rsidR="00A44EF0" w:rsidRDefault="00A44EF0" w:rsidP="00A44EF0">
      <w:r>
        <w:t>A consumer of UPF event exposure such as NWDAF/AF/NEF</w:t>
      </w:r>
      <w:ins w:id="4" w:author="CATT_dxy" w:date="2024-11-07T14:57:00Z">
        <w:r w:rsidR="00BC1953">
          <w:rPr>
            <w:rFonts w:hint="eastAsia"/>
            <w:lang w:eastAsia="zh-CN"/>
          </w:rPr>
          <w:t>/EIF</w:t>
        </w:r>
      </w:ins>
      <w:r>
        <w:t xml:space="preserve"> may subscribe to User Data Usage events (i.e. User Data Usage Measures and</w:t>
      </w:r>
      <w:ins w:id="5" w:author="CATT_dxy1" w:date="2025-01-13T14:19:00Z">
        <w:r w:rsidR="00F235CC">
          <w:rPr>
            <w:rFonts w:hint="eastAsia"/>
            <w:lang w:eastAsia="zh-CN"/>
          </w:rPr>
          <w:t>/or</w:t>
        </w:r>
      </w:ins>
      <w:r>
        <w:t xml:space="preserve">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w:t>
      </w:r>
      <w:proofErr w:type="gramStart"/>
      <w:r>
        <w:t>,</w:t>
      </w:r>
      <w:proofErr w:type="gramEnd"/>
      <w:r>
        <w:t xml:space="preserve"> that is whether the measurement reports should be provided per data flow, per application, or per PDU Session.</w:t>
      </w:r>
    </w:p>
    <w:p w14:paraId="28F9B6D4" w14:textId="77777777" w:rsidR="00A44EF0" w:rsidRDefault="00A44EF0" w:rsidP="00A44EF0">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EE7AABA" w14:textId="77777777" w:rsidR="00A44EF0" w:rsidRPr="00FE01AE" w:rsidRDefault="00A44EF0" w:rsidP="00A44EF0">
      <w:r>
        <w:t xml:space="preserve">If a consumer subscribes to an UPF event via the SMF including an AoI ("Area of Interest"), the SMF starts the subscription to the UPF only when the UE is located in the requested AoI. When the UE leaves the AoI, the SMF stops </w:t>
      </w:r>
      <w:r>
        <w:lastRenderedPageBreak/>
        <w:t>the subscription on the UPF. The SMF may subscribe to AMF about UE moving in or out of an AoI for this purpose. Clause 4.15.4.5.4 describes an alternative procedure for subscription via SMF to UPF event exposure service related with AOI.</w:t>
      </w:r>
    </w:p>
    <w:p w14:paraId="688D4E86" w14:textId="77777777" w:rsidR="00A44EF0" w:rsidRDefault="00A44EF0" w:rsidP="00A44EF0">
      <w:pPr>
        <w:pStyle w:val="TH"/>
      </w:pPr>
      <w:r>
        <w:t>Table 4.15.4.5.1-1: Input parameters in subscription to UPF event Exposure events</w:t>
      </w:r>
    </w:p>
    <w:tbl>
      <w:tblPr>
        <w:tblStyle w:val="af2"/>
        <w:tblW w:w="0" w:type="auto"/>
        <w:jc w:val="center"/>
        <w:tblLayout w:type="fixed"/>
        <w:tblLook w:val="04A0" w:firstRow="1" w:lastRow="0" w:firstColumn="1" w:lastColumn="0" w:noHBand="0" w:noVBand="1"/>
      </w:tblPr>
      <w:tblGrid>
        <w:gridCol w:w="5103"/>
        <w:gridCol w:w="1276"/>
        <w:gridCol w:w="1347"/>
      </w:tblGrid>
      <w:tr w:rsidR="00A44EF0" w:rsidRPr="00AB48A8" w14:paraId="3212A420" w14:textId="77777777" w:rsidTr="00F758D0">
        <w:trPr>
          <w:cantSplit/>
          <w:jc w:val="center"/>
        </w:trPr>
        <w:tc>
          <w:tcPr>
            <w:tcW w:w="5103" w:type="dxa"/>
          </w:tcPr>
          <w:p w14:paraId="100A6A49" w14:textId="77777777" w:rsidR="00A44EF0" w:rsidRPr="00AB48A8" w:rsidRDefault="00A44EF0" w:rsidP="00F758D0">
            <w:pPr>
              <w:pStyle w:val="TAH"/>
            </w:pPr>
            <w:r>
              <w:t>Information</w:t>
            </w:r>
          </w:p>
        </w:tc>
        <w:tc>
          <w:tcPr>
            <w:tcW w:w="1276" w:type="dxa"/>
          </w:tcPr>
          <w:p w14:paraId="7A9C32CE" w14:textId="77777777" w:rsidR="00A44EF0" w:rsidRPr="00AB48A8" w:rsidRDefault="00A44EF0" w:rsidP="00F758D0">
            <w:pPr>
              <w:pStyle w:val="TAH"/>
            </w:pPr>
            <w:r>
              <w:t>To SMF</w:t>
            </w:r>
          </w:p>
        </w:tc>
        <w:tc>
          <w:tcPr>
            <w:tcW w:w="1347" w:type="dxa"/>
          </w:tcPr>
          <w:p w14:paraId="55560331" w14:textId="77777777" w:rsidR="00A44EF0" w:rsidRDefault="00A44EF0" w:rsidP="00F758D0">
            <w:pPr>
              <w:pStyle w:val="TAH"/>
            </w:pPr>
            <w:r>
              <w:t>To UPF</w:t>
            </w:r>
          </w:p>
          <w:p w14:paraId="5FC56077" w14:textId="77777777" w:rsidR="00A44EF0" w:rsidRPr="00AB48A8" w:rsidRDefault="00A44EF0" w:rsidP="00F758D0">
            <w:pPr>
              <w:pStyle w:val="TAH"/>
            </w:pPr>
            <w:r>
              <w:t>(NOTE 4)</w:t>
            </w:r>
          </w:p>
        </w:tc>
      </w:tr>
      <w:tr w:rsidR="00A44EF0" w:rsidRPr="00AB48A8" w14:paraId="5AD7C128" w14:textId="77777777" w:rsidTr="00F758D0">
        <w:trPr>
          <w:cantSplit/>
          <w:jc w:val="center"/>
        </w:trPr>
        <w:tc>
          <w:tcPr>
            <w:tcW w:w="5103" w:type="dxa"/>
          </w:tcPr>
          <w:p w14:paraId="102F32E0" w14:textId="77777777" w:rsidR="00A44EF0" w:rsidRPr="00AB48A8" w:rsidRDefault="00A44EF0" w:rsidP="00F758D0">
            <w:pPr>
              <w:pStyle w:val="TAL"/>
            </w:pPr>
            <w:r>
              <w:rPr>
                <w:rFonts w:eastAsia="Malgun Gothic"/>
              </w:rPr>
              <w:t>UE identification (NOTE 5)</w:t>
            </w:r>
          </w:p>
        </w:tc>
        <w:tc>
          <w:tcPr>
            <w:tcW w:w="1276" w:type="dxa"/>
          </w:tcPr>
          <w:p w14:paraId="7DBF6748" w14:textId="77777777" w:rsidR="00A44EF0" w:rsidRPr="00AB48A8" w:rsidRDefault="00A44EF0" w:rsidP="00F758D0">
            <w:pPr>
              <w:pStyle w:val="TAC"/>
            </w:pPr>
            <w:r w:rsidRPr="00687ADF">
              <w:rPr>
                <w:rFonts w:eastAsia="Malgun Gothic"/>
              </w:rPr>
              <w:t>Y</w:t>
            </w:r>
          </w:p>
        </w:tc>
        <w:tc>
          <w:tcPr>
            <w:tcW w:w="1347" w:type="dxa"/>
          </w:tcPr>
          <w:p w14:paraId="32EA1FEE" w14:textId="77777777" w:rsidR="00A44EF0" w:rsidRPr="00AB48A8" w:rsidRDefault="00A44EF0" w:rsidP="00F758D0">
            <w:pPr>
              <w:pStyle w:val="TAC"/>
            </w:pPr>
            <w:r w:rsidRPr="00687ADF">
              <w:rPr>
                <w:rFonts w:eastAsia="Malgun Gothic"/>
              </w:rPr>
              <w:t>Y</w:t>
            </w:r>
          </w:p>
        </w:tc>
      </w:tr>
      <w:tr w:rsidR="00A44EF0" w:rsidRPr="00AB48A8" w14:paraId="4449034E" w14:textId="77777777" w:rsidTr="00F758D0">
        <w:trPr>
          <w:cantSplit/>
          <w:jc w:val="center"/>
        </w:trPr>
        <w:tc>
          <w:tcPr>
            <w:tcW w:w="5103" w:type="dxa"/>
          </w:tcPr>
          <w:p w14:paraId="2219F140" w14:textId="77777777" w:rsidR="00A44EF0" w:rsidRPr="00687ADF" w:rsidRDefault="00A44EF0" w:rsidP="00F758D0">
            <w:pPr>
              <w:pStyle w:val="TAL"/>
              <w:rPr>
                <w:rFonts w:eastAsia="Malgun Gothic"/>
              </w:rPr>
            </w:pPr>
            <w:proofErr w:type="spellStart"/>
            <w:r w:rsidRPr="00687ADF">
              <w:rPr>
                <w:rFonts w:eastAsia="Malgun Gothic"/>
              </w:rPr>
              <w:t>GroupID</w:t>
            </w:r>
            <w:proofErr w:type="spellEnd"/>
          </w:p>
        </w:tc>
        <w:tc>
          <w:tcPr>
            <w:tcW w:w="1276" w:type="dxa"/>
          </w:tcPr>
          <w:p w14:paraId="5848F64C"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021D977B" w14:textId="77777777" w:rsidR="00A44EF0" w:rsidRPr="00687ADF" w:rsidRDefault="00A44EF0" w:rsidP="00F758D0">
            <w:pPr>
              <w:pStyle w:val="TAC"/>
              <w:rPr>
                <w:rFonts w:eastAsia="Malgun Gothic"/>
              </w:rPr>
            </w:pPr>
            <w:r w:rsidRPr="00687ADF">
              <w:rPr>
                <w:rFonts w:eastAsia="Malgun Gothic"/>
              </w:rPr>
              <w:t>N</w:t>
            </w:r>
          </w:p>
        </w:tc>
      </w:tr>
      <w:tr w:rsidR="00A44EF0" w:rsidRPr="00AB48A8" w14:paraId="2D5C74DD" w14:textId="77777777" w:rsidTr="00F758D0">
        <w:trPr>
          <w:cantSplit/>
          <w:jc w:val="center"/>
        </w:trPr>
        <w:tc>
          <w:tcPr>
            <w:tcW w:w="5103" w:type="dxa"/>
          </w:tcPr>
          <w:p w14:paraId="401094F7" w14:textId="77777777" w:rsidR="00A44EF0" w:rsidRPr="00687ADF" w:rsidRDefault="00A44EF0" w:rsidP="00F758D0">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572F991A"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58115E53" w14:textId="77777777" w:rsidR="00A44EF0" w:rsidRPr="00687ADF" w:rsidRDefault="00A44EF0" w:rsidP="00F758D0">
            <w:pPr>
              <w:pStyle w:val="TAC"/>
              <w:rPr>
                <w:rFonts w:eastAsia="Malgun Gothic"/>
              </w:rPr>
            </w:pPr>
            <w:r w:rsidRPr="00687ADF">
              <w:rPr>
                <w:rFonts w:eastAsia="Malgun Gothic"/>
              </w:rPr>
              <w:t>Y</w:t>
            </w:r>
          </w:p>
        </w:tc>
      </w:tr>
      <w:tr w:rsidR="00A44EF0" w:rsidRPr="00AB48A8" w14:paraId="57719E0C" w14:textId="77777777" w:rsidTr="00F758D0">
        <w:trPr>
          <w:cantSplit/>
          <w:jc w:val="center"/>
        </w:trPr>
        <w:tc>
          <w:tcPr>
            <w:tcW w:w="5103" w:type="dxa"/>
          </w:tcPr>
          <w:p w14:paraId="4EFC0C8A" w14:textId="77777777" w:rsidR="00A44EF0" w:rsidRPr="00687ADF" w:rsidRDefault="00A44EF0" w:rsidP="00F758D0">
            <w:pPr>
              <w:pStyle w:val="TAL"/>
              <w:rPr>
                <w:rFonts w:eastAsia="Malgun Gothic"/>
              </w:rPr>
            </w:pPr>
            <w:r w:rsidRPr="00687ADF">
              <w:rPr>
                <w:rFonts w:eastAsia="Malgun Gothic"/>
              </w:rPr>
              <w:t>DNN</w:t>
            </w:r>
          </w:p>
        </w:tc>
        <w:tc>
          <w:tcPr>
            <w:tcW w:w="1276" w:type="dxa"/>
          </w:tcPr>
          <w:p w14:paraId="3679E433"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7D3438BD" w14:textId="77777777" w:rsidR="00A44EF0" w:rsidRPr="00687ADF" w:rsidRDefault="00A44EF0" w:rsidP="00F758D0">
            <w:pPr>
              <w:pStyle w:val="TAC"/>
              <w:rPr>
                <w:rFonts w:eastAsia="Malgun Gothic"/>
              </w:rPr>
            </w:pPr>
            <w:r w:rsidRPr="00687ADF">
              <w:rPr>
                <w:rFonts w:eastAsia="Malgun Gothic"/>
              </w:rPr>
              <w:t>Y</w:t>
            </w:r>
            <w:r>
              <w:rPr>
                <w:rFonts w:eastAsia="Malgun Gothic"/>
              </w:rPr>
              <w:t xml:space="preserve"> (NOTE 6)</w:t>
            </w:r>
          </w:p>
        </w:tc>
      </w:tr>
      <w:tr w:rsidR="00A44EF0" w:rsidRPr="00AB48A8" w14:paraId="548FDC06" w14:textId="77777777" w:rsidTr="00F758D0">
        <w:trPr>
          <w:cantSplit/>
          <w:jc w:val="center"/>
        </w:trPr>
        <w:tc>
          <w:tcPr>
            <w:tcW w:w="5103" w:type="dxa"/>
          </w:tcPr>
          <w:p w14:paraId="3CC92812" w14:textId="77777777" w:rsidR="00A44EF0" w:rsidRPr="00687ADF" w:rsidRDefault="00A44EF0" w:rsidP="00F758D0">
            <w:pPr>
              <w:pStyle w:val="TAL"/>
              <w:rPr>
                <w:rFonts w:eastAsia="Malgun Gothic"/>
              </w:rPr>
            </w:pPr>
            <w:r w:rsidRPr="00687ADF">
              <w:rPr>
                <w:rFonts w:eastAsia="Malgun Gothic"/>
              </w:rPr>
              <w:t>S-NSSAI</w:t>
            </w:r>
          </w:p>
        </w:tc>
        <w:tc>
          <w:tcPr>
            <w:tcW w:w="1276" w:type="dxa"/>
          </w:tcPr>
          <w:p w14:paraId="0C132218"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550FA73E" w14:textId="77777777" w:rsidR="00A44EF0" w:rsidRPr="00687ADF" w:rsidRDefault="00A44EF0" w:rsidP="00F758D0">
            <w:pPr>
              <w:pStyle w:val="TAC"/>
              <w:rPr>
                <w:rFonts w:eastAsia="Malgun Gothic"/>
              </w:rPr>
            </w:pPr>
            <w:r w:rsidRPr="00687ADF">
              <w:rPr>
                <w:rFonts w:eastAsia="Malgun Gothic"/>
              </w:rPr>
              <w:t>Y</w:t>
            </w:r>
            <w:r>
              <w:rPr>
                <w:rFonts w:eastAsia="Malgun Gothic"/>
              </w:rPr>
              <w:t xml:space="preserve"> (NOTE 6)</w:t>
            </w:r>
          </w:p>
        </w:tc>
      </w:tr>
      <w:tr w:rsidR="00A44EF0" w:rsidRPr="00AB48A8" w14:paraId="387931FC" w14:textId="77777777" w:rsidTr="00F758D0">
        <w:trPr>
          <w:cantSplit/>
          <w:jc w:val="center"/>
        </w:trPr>
        <w:tc>
          <w:tcPr>
            <w:tcW w:w="5103" w:type="dxa"/>
          </w:tcPr>
          <w:p w14:paraId="2DF8BE9A" w14:textId="77777777" w:rsidR="00A44EF0" w:rsidRPr="00687ADF" w:rsidRDefault="00A44EF0" w:rsidP="00F758D0">
            <w:pPr>
              <w:pStyle w:val="TAL"/>
              <w:rPr>
                <w:rFonts w:eastAsia="Malgun Gothic"/>
              </w:rPr>
            </w:pPr>
            <w:r w:rsidRPr="00687ADF">
              <w:rPr>
                <w:rFonts w:eastAsia="Malgun Gothic"/>
              </w:rPr>
              <w:t>AOI</w:t>
            </w:r>
          </w:p>
        </w:tc>
        <w:tc>
          <w:tcPr>
            <w:tcW w:w="1276" w:type="dxa"/>
          </w:tcPr>
          <w:p w14:paraId="3AB4ED6B"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4A04E2AF" w14:textId="77777777" w:rsidR="00A44EF0" w:rsidRPr="00687ADF" w:rsidRDefault="00A44EF0" w:rsidP="00F758D0">
            <w:pPr>
              <w:pStyle w:val="TAC"/>
              <w:rPr>
                <w:rFonts w:eastAsia="Malgun Gothic"/>
              </w:rPr>
            </w:pPr>
            <w:r w:rsidRPr="00687ADF">
              <w:rPr>
                <w:rFonts w:eastAsia="Malgun Gothic"/>
              </w:rPr>
              <w:t>N</w:t>
            </w:r>
          </w:p>
        </w:tc>
      </w:tr>
      <w:tr w:rsidR="00A44EF0" w:rsidRPr="00AB48A8" w14:paraId="631B59BE" w14:textId="77777777" w:rsidTr="00F758D0">
        <w:trPr>
          <w:cantSplit/>
          <w:jc w:val="center"/>
        </w:trPr>
        <w:tc>
          <w:tcPr>
            <w:tcW w:w="5103" w:type="dxa"/>
          </w:tcPr>
          <w:p w14:paraId="1C7F654B" w14:textId="77777777" w:rsidR="00A44EF0" w:rsidRPr="00687ADF" w:rsidRDefault="00A44EF0" w:rsidP="00F758D0">
            <w:pPr>
              <w:pStyle w:val="TAL"/>
              <w:rPr>
                <w:rFonts w:eastAsia="Malgun Gothic"/>
              </w:rPr>
            </w:pPr>
            <w:r w:rsidRPr="00687ADF">
              <w:t>BSSID/SSID</w:t>
            </w:r>
          </w:p>
        </w:tc>
        <w:tc>
          <w:tcPr>
            <w:tcW w:w="1276" w:type="dxa"/>
          </w:tcPr>
          <w:p w14:paraId="5E5DB26E"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4B930B0A" w14:textId="77777777" w:rsidR="00A44EF0" w:rsidRPr="00687ADF" w:rsidRDefault="00A44EF0" w:rsidP="00F758D0">
            <w:pPr>
              <w:pStyle w:val="TAC"/>
              <w:rPr>
                <w:rFonts w:eastAsia="Malgun Gothic"/>
              </w:rPr>
            </w:pPr>
            <w:r w:rsidRPr="00687ADF">
              <w:rPr>
                <w:rFonts w:eastAsia="Malgun Gothic"/>
              </w:rPr>
              <w:t>N</w:t>
            </w:r>
          </w:p>
        </w:tc>
      </w:tr>
      <w:tr w:rsidR="00A44EF0" w:rsidRPr="00AB48A8" w14:paraId="1E8E85C2" w14:textId="77777777" w:rsidTr="00F758D0">
        <w:trPr>
          <w:cantSplit/>
          <w:jc w:val="center"/>
        </w:trPr>
        <w:tc>
          <w:tcPr>
            <w:tcW w:w="5103" w:type="dxa"/>
          </w:tcPr>
          <w:p w14:paraId="2B4EC96F" w14:textId="77777777" w:rsidR="00A44EF0" w:rsidRPr="00687ADF" w:rsidRDefault="00A44EF0" w:rsidP="00F758D0">
            <w:pPr>
              <w:pStyle w:val="TAL"/>
            </w:pPr>
            <w:r w:rsidRPr="00687ADF">
              <w:rPr>
                <w:rFonts w:eastAsia="Malgun Gothic"/>
              </w:rPr>
              <w:t>DNAI (NOTE 3)</w:t>
            </w:r>
          </w:p>
        </w:tc>
        <w:tc>
          <w:tcPr>
            <w:tcW w:w="1276" w:type="dxa"/>
          </w:tcPr>
          <w:p w14:paraId="08926106"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72A0D168" w14:textId="77777777" w:rsidR="00A44EF0" w:rsidRPr="00687ADF" w:rsidRDefault="00A44EF0" w:rsidP="00F758D0">
            <w:pPr>
              <w:pStyle w:val="TAC"/>
              <w:rPr>
                <w:rFonts w:eastAsia="Malgun Gothic"/>
              </w:rPr>
            </w:pPr>
            <w:r w:rsidRPr="00687ADF">
              <w:rPr>
                <w:rFonts w:eastAsia="Malgun Gothic"/>
              </w:rPr>
              <w:t>N</w:t>
            </w:r>
          </w:p>
        </w:tc>
      </w:tr>
      <w:tr w:rsidR="00A44EF0" w:rsidRPr="00AB48A8" w14:paraId="5C1FC315" w14:textId="77777777" w:rsidTr="00F758D0">
        <w:trPr>
          <w:cantSplit/>
          <w:jc w:val="center"/>
        </w:trPr>
        <w:tc>
          <w:tcPr>
            <w:tcW w:w="5103" w:type="dxa"/>
          </w:tcPr>
          <w:p w14:paraId="5CAE2A6F" w14:textId="77777777" w:rsidR="00A44EF0" w:rsidRPr="00687ADF" w:rsidRDefault="00A44EF0" w:rsidP="00F758D0">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09EBEB1"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05064207" w14:textId="77777777" w:rsidR="00A44EF0" w:rsidRPr="00687ADF" w:rsidRDefault="00A44EF0" w:rsidP="00F758D0">
            <w:pPr>
              <w:pStyle w:val="TAC"/>
              <w:rPr>
                <w:rFonts w:eastAsia="Malgun Gothic"/>
              </w:rPr>
            </w:pPr>
            <w:r>
              <w:rPr>
                <w:rFonts w:eastAsia="Malgun Gothic"/>
              </w:rPr>
              <w:t>not applicable</w:t>
            </w:r>
          </w:p>
        </w:tc>
      </w:tr>
      <w:tr w:rsidR="00A44EF0" w:rsidRPr="00AB48A8" w14:paraId="7738FB6D" w14:textId="77777777" w:rsidTr="00F758D0">
        <w:trPr>
          <w:cantSplit/>
          <w:jc w:val="center"/>
        </w:trPr>
        <w:tc>
          <w:tcPr>
            <w:tcW w:w="5103" w:type="dxa"/>
          </w:tcPr>
          <w:p w14:paraId="498BF3D7" w14:textId="77777777" w:rsidR="00A44EF0" w:rsidRPr="00687ADF" w:rsidRDefault="00A44EF0" w:rsidP="00F758D0">
            <w:pPr>
              <w:pStyle w:val="TAL"/>
              <w:rPr>
                <w:rFonts w:eastAsia="Malgun Gothic"/>
              </w:rPr>
            </w:pPr>
            <w:r w:rsidRPr="00687ADF">
              <w:rPr>
                <w:rFonts w:eastAsia="Malgun Gothic"/>
              </w:rPr>
              <w:t>Type of Measurement</w:t>
            </w:r>
          </w:p>
        </w:tc>
        <w:tc>
          <w:tcPr>
            <w:tcW w:w="1276" w:type="dxa"/>
          </w:tcPr>
          <w:p w14:paraId="19165893"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0950AE3C" w14:textId="77777777" w:rsidR="00A44EF0" w:rsidRPr="00687ADF" w:rsidRDefault="00A44EF0" w:rsidP="00F758D0">
            <w:pPr>
              <w:pStyle w:val="TAC"/>
              <w:rPr>
                <w:rFonts w:eastAsia="Malgun Gothic"/>
              </w:rPr>
            </w:pPr>
            <w:r w:rsidRPr="00687ADF">
              <w:rPr>
                <w:rFonts w:eastAsia="Malgun Gothic"/>
              </w:rPr>
              <w:t>Y</w:t>
            </w:r>
          </w:p>
        </w:tc>
      </w:tr>
      <w:tr w:rsidR="00A44EF0" w:rsidRPr="00AB48A8" w14:paraId="5BDF00FF" w14:textId="77777777" w:rsidTr="00F758D0">
        <w:trPr>
          <w:cantSplit/>
          <w:jc w:val="center"/>
        </w:trPr>
        <w:tc>
          <w:tcPr>
            <w:tcW w:w="5103" w:type="dxa"/>
          </w:tcPr>
          <w:p w14:paraId="60127750" w14:textId="77777777" w:rsidR="00A44EF0" w:rsidRPr="00687ADF" w:rsidRDefault="00A44EF0" w:rsidP="00F758D0">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F781580"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7CDD9661" w14:textId="77777777" w:rsidR="00A44EF0" w:rsidRPr="00687ADF" w:rsidRDefault="00A44EF0" w:rsidP="00F758D0">
            <w:pPr>
              <w:pStyle w:val="TAC"/>
              <w:rPr>
                <w:rFonts w:eastAsia="Malgun Gothic"/>
              </w:rPr>
            </w:pPr>
            <w:r w:rsidRPr="00687ADF">
              <w:rPr>
                <w:rFonts w:eastAsia="Malgun Gothic"/>
              </w:rPr>
              <w:t>Y</w:t>
            </w:r>
          </w:p>
        </w:tc>
      </w:tr>
      <w:tr w:rsidR="00A44EF0" w:rsidRPr="00AB48A8" w14:paraId="654BCF6B" w14:textId="77777777" w:rsidTr="00F758D0">
        <w:trPr>
          <w:cantSplit/>
          <w:jc w:val="center"/>
        </w:trPr>
        <w:tc>
          <w:tcPr>
            <w:tcW w:w="5103" w:type="dxa"/>
          </w:tcPr>
          <w:p w14:paraId="153616EC" w14:textId="77777777" w:rsidR="00A44EF0" w:rsidRPr="00687ADF" w:rsidRDefault="00A44EF0" w:rsidP="00F758D0">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71A1EDE"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201F2143" w14:textId="77777777" w:rsidR="00A44EF0" w:rsidRPr="00687ADF" w:rsidRDefault="00A44EF0" w:rsidP="00F758D0">
            <w:pPr>
              <w:pStyle w:val="TAC"/>
              <w:rPr>
                <w:rFonts w:eastAsia="Malgun Gothic"/>
              </w:rPr>
            </w:pPr>
            <w:r w:rsidRPr="00687ADF">
              <w:rPr>
                <w:rFonts w:eastAsia="Malgun Gothic"/>
              </w:rPr>
              <w:t>Y</w:t>
            </w:r>
          </w:p>
        </w:tc>
      </w:tr>
      <w:tr w:rsidR="00A44EF0" w:rsidRPr="00AB48A8" w14:paraId="44B944CD" w14:textId="77777777" w:rsidTr="00F758D0">
        <w:trPr>
          <w:cantSplit/>
          <w:jc w:val="center"/>
        </w:trPr>
        <w:tc>
          <w:tcPr>
            <w:tcW w:w="5103" w:type="dxa"/>
          </w:tcPr>
          <w:p w14:paraId="28613209" w14:textId="77777777" w:rsidR="00A44EF0" w:rsidRPr="00687ADF" w:rsidRDefault="00A44EF0" w:rsidP="00F758D0">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3C947E8" w14:textId="77777777" w:rsidR="00A44EF0" w:rsidRPr="00687ADF" w:rsidRDefault="00A44EF0" w:rsidP="00F758D0">
            <w:pPr>
              <w:pStyle w:val="TAC"/>
              <w:rPr>
                <w:rFonts w:eastAsia="Malgun Gothic"/>
              </w:rPr>
            </w:pPr>
            <w:r w:rsidRPr="00687ADF">
              <w:rPr>
                <w:rFonts w:eastAsia="Malgun Gothic"/>
              </w:rPr>
              <w:t>Y</w:t>
            </w:r>
          </w:p>
        </w:tc>
        <w:tc>
          <w:tcPr>
            <w:tcW w:w="1347" w:type="dxa"/>
          </w:tcPr>
          <w:p w14:paraId="4BD85171" w14:textId="77777777" w:rsidR="00A44EF0" w:rsidRPr="00687ADF" w:rsidRDefault="00A44EF0" w:rsidP="00F758D0">
            <w:pPr>
              <w:pStyle w:val="TAC"/>
              <w:rPr>
                <w:rFonts w:eastAsia="Malgun Gothic"/>
              </w:rPr>
            </w:pPr>
            <w:r w:rsidRPr="00687ADF">
              <w:rPr>
                <w:rFonts w:eastAsia="Malgun Gothic"/>
              </w:rPr>
              <w:t>Y</w:t>
            </w:r>
          </w:p>
        </w:tc>
      </w:tr>
      <w:tr w:rsidR="00A44EF0" w:rsidRPr="00AB48A8" w14:paraId="75BF7444" w14:textId="77777777" w:rsidTr="00F758D0">
        <w:trPr>
          <w:cantSplit/>
          <w:jc w:val="center"/>
        </w:trPr>
        <w:tc>
          <w:tcPr>
            <w:tcW w:w="5103" w:type="dxa"/>
          </w:tcPr>
          <w:p w14:paraId="129143C4" w14:textId="77777777" w:rsidR="00A44EF0" w:rsidRPr="00687ADF" w:rsidRDefault="00A44EF0" w:rsidP="00F758D0">
            <w:pPr>
              <w:pStyle w:val="TAL"/>
              <w:rPr>
                <w:rFonts w:eastAsia="Malgun Gothic"/>
              </w:rPr>
            </w:pPr>
            <w:r w:rsidRPr="00687ADF">
              <w:rPr>
                <w:rFonts w:eastAsia="Malgun Gothic"/>
              </w:rPr>
              <w:t>Reporting suggestion information</w:t>
            </w:r>
          </w:p>
        </w:tc>
        <w:tc>
          <w:tcPr>
            <w:tcW w:w="1276" w:type="dxa"/>
          </w:tcPr>
          <w:p w14:paraId="69E18121" w14:textId="77777777" w:rsidR="00A44EF0" w:rsidRPr="00687ADF" w:rsidRDefault="00A44EF0" w:rsidP="00F758D0">
            <w:pPr>
              <w:pStyle w:val="TAC"/>
              <w:rPr>
                <w:rFonts w:eastAsia="Malgun Gothic"/>
              </w:rPr>
            </w:pPr>
            <w:r w:rsidRPr="00687ADF">
              <w:rPr>
                <w:rFonts w:eastAsia="Malgun Gothic" w:hint="eastAsia"/>
              </w:rPr>
              <w:t>Y</w:t>
            </w:r>
          </w:p>
        </w:tc>
        <w:tc>
          <w:tcPr>
            <w:tcW w:w="1347" w:type="dxa"/>
          </w:tcPr>
          <w:p w14:paraId="0B23C168" w14:textId="77777777" w:rsidR="00A44EF0" w:rsidRPr="00687ADF" w:rsidRDefault="00A44EF0" w:rsidP="00F758D0">
            <w:pPr>
              <w:pStyle w:val="TAC"/>
              <w:rPr>
                <w:rFonts w:eastAsia="Malgun Gothic"/>
              </w:rPr>
            </w:pPr>
            <w:r w:rsidRPr="00687ADF">
              <w:rPr>
                <w:rFonts w:eastAsia="Malgun Gothic" w:hint="eastAsia"/>
              </w:rPr>
              <w:t>Y</w:t>
            </w:r>
          </w:p>
        </w:tc>
      </w:tr>
      <w:tr w:rsidR="00A44EF0" w:rsidRPr="00AB48A8" w14:paraId="3EAA0EC3" w14:textId="77777777" w:rsidTr="00F758D0">
        <w:trPr>
          <w:cantSplit/>
          <w:jc w:val="center"/>
        </w:trPr>
        <w:tc>
          <w:tcPr>
            <w:tcW w:w="7726" w:type="dxa"/>
            <w:gridSpan w:val="3"/>
          </w:tcPr>
          <w:p w14:paraId="4CDC4B77" w14:textId="77777777" w:rsidR="00A44EF0" w:rsidRDefault="00A44EF0" w:rsidP="00F758D0">
            <w:pPr>
              <w:pStyle w:val="TAN"/>
              <w:rPr>
                <w:rFonts w:eastAsia="Malgun Gothic"/>
              </w:rPr>
            </w:pPr>
            <w:r>
              <w:rPr>
                <w:rFonts w:eastAsia="Malgun Gothic"/>
              </w:rPr>
              <w:t>NOTE 1:</w:t>
            </w:r>
            <w:r>
              <w:rPr>
                <w:rFonts w:eastAsia="Malgun Gothic"/>
              </w:rPr>
              <w:tab/>
              <w:t>Application ID and Traffic Filtering Information are exclusive.</w:t>
            </w:r>
          </w:p>
          <w:p w14:paraId="3A47EA53" w14:textId="77777777" w:rsidR="00A44EF0" w:rsidRDefault="00A44EF0" w:rsidP="00F758D0">
            <w:pPr>
              <w:pStyle w:val="TAN"/>
              <w:rPr>
                <w:rFonts w:eastAsia="Malgun Gothic"/>
              </w:rPr>
            </w:pPr>
            <w:r>
              <w:rPr>
                <w:rFonts w:eastAsia="Malgun Gothic"/>
              </w:rPr>
              <w:t>NOTE 2:</w:t>
            </w:r>
            <w:r>
              <w:rPr>
                <w:rFonts w:eastAsia="Malgun Gothic"/>
              </w:rPr>
              <w:tab/>
              <w:t>This parameter does not apply to QoS monitoring event.</w:t>
            </w:r>
          </w:p>
          <w:p w14:paraId="73F540AD" w14:textId="77777777" w:rsidR="00A44EF0" w:rsidRDefault="00A44EF0" w:rsidP="00F758D0">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2BF147A" w14:textId="77777777" w:rsidR="00A44EF0" w:rsidRDefault="00A44EF0" w:rsidP="00F758D0">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78147E4" w14:textId="77777777" w:rsidR="00A44EF0" w:rsidRDefault="00A44EF0" w:rsidP="00F758D0">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55AFB8D0" w14:textId="77777777" w:rsidR="00A44EF0" w:rsidRDefault="00A44EF0" w:rsidP="00F758D0">
            <w:pPr>
              <w:pStyle w:val="TAN"/>
              <w:rPr>
                <w:rFonts w:eastAsia="Malgun Gothic"/>
              </w:rPr>
            </w:pPr>
            <w:r>
              <w:rPr>
                <w:rFonts w:eastAsia="Malgun Gothic"/>
              </w:rPr>
              <w:tab/>
              <w:t>For IP PDU session type, the UE identification input to the UPF shall be the UE IP address associated with the PDU session.</w:t>
            </w:r>
          </w:p>
          <w:p w14:paraId="5151EC3D" w14:textId="77777777" w:rsidR="00A44EF0" w:rsidRDefault="00A44EF0" w:rsidP="00F758D0">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EE0B07C" w14:textId="77777777" w:rsidR="00A44EF0" w:rsidRDefault="00A44EF0" w:rsidP="00F758D0">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1CDF5419" w14:textId="77777777" w:rsidR="00A44EF0" w:rsidRPr="00687ADF" w:rsidRDefault="00A44EF0" w:rsidP="00F758D0">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D0513DA" w14:textId="77777777" w:rsidR="00A44EF0" w:rsidRDefault="00A44EF0" w:rsidP="00A44EF0"/>
    <w:p w14:paraId="66D750D5" w14:textId="77777777" w:rsidR="00A44EF0" w:rsidRDefault="00A44EF0" w:rsidP="00A44EF0">
      <w:pPr>
        <w:pStyle w:val="5"/>
      </w:pPr>
      <w:bookmarkStart w:id="6" w:name="_Toc186959836"/>
      <w:r>
        <w:lastRenderedPageBreak/>
        <w:t>4.15.4.5.2</w:t>
      </w:r>
      <w:r>
        <w:tab/>
        <w:t>Information flow for subscription to UPF event exposure service for certain UE(s) via SMF</w:t>
      </w:r>
      <w:bookmarkEnd w:id="6"/>
    </w:p>
    <w:p w14:paraId="6D44F5E2" w14:textId="77777777" w:rsidR="00A44EF0" w:rsidRDefault="00A44EF0" w:rsidP="00A44EF0">
      <w:pPr>
        <w:pStyle w:val="TH"/>
      </w:pPr>
      <w:r w:rsidRPr="00653C82">
        <w:rPr>
          <w:noProof/>
        </w:rPr>
        <w:object w:dxaOrig="10665" w:dyaOrig="4305" w14:anchorId="3D675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194.1pt;mso-width-percent:0;mso-height-percent:0;mso-width-percent:0;mso-height-percent:0" o:ole="">
            <v:imagedata r:id="rId14" o:title=""/>
          </v:shape>
          <o:OLEObject Type="Embed" ProgID="Visio.Drawing.15" ShapeID="_x0000_i1025" DrawAspect="Content" ObjectID="_1798391792" r:id="rId15"/>
        </w:object>
      </w:r>
    </w:p>
    <w:p w14:paraId="0999DEA2" w14:textId="77777777" w:rsidR="00A44EF0" w:rsidRDefault="00A44EF0" w:rsidP="00A44EF0">
      <w:pPr>
        <w:pStyle w:val="TF"/>
      </w:pPr>
      <w:r>
        <w:t>Figure 4.15.4.5.2-1: Subscription to UPF event exposure service for certain UE(s) via SMF</w:t>
      </w:r>
    </w:p>
    <w:p w14:paraId="6EFEA62B" w14:textId="72CE7EA7" w:rsidR="00A44EF0" w:rsidRDefault="00A44EF0" w:rsidP="00A44EF0">
      <w:r>
        <w:t>In the case of a group of UEs, the UPF event consumer (e.g. NWDAF</w:t>
      </w:r>
      <w:ins w:id="7" w:author="CATT_dxy" w:date="2024-11-07T15:00:00Z">
        <w:r w:rsidR="001C5ECB">
          <w:rPr>
            <w:rFonts w:hint="eastAsia"/>
            <w:lang w:eastAsia="zh-CN"/>
          </w:rPr>
          <w:t>, EIF</w:t>
        </w:r>
      </w:ins>
      <w:r>
        <w:t xml:space="preserve">) first issues an Nnrf_NFDiscovery_Request service operation to find the UDM providing the target Group ID and gets the NF profile of the UDM serves this group. Then, </w:t>
      </w:r>
      <w:ins w:id="8" w:author="CATT_dxy" w:date="2024-11-07T15:00:00Z">
        <w:r w:rsidR="001C5ECB">
          <w:t xml:space="preserve">the UPF event consumer </w:t>
        </w:r>
      </w:ins>
      <w:del w:id="9" w:author="CATT_dxy" w:date="2024-11-07T15:00:00Z">
        <w:r w:rsidR="001C5ECB" w:rsidDel="00E07AD7">
          <w:delText>NWDAF</w:delText>
        </w:r>
      </w:del>
      <w:r>
        <w:t xml:space="preserve"> obtains the list of SUPIs that correspond to the Group ID from UDM using </w:t>
      </w:r>
      <w:proofErr w:type="spellStart"/>
      <w:r>
        <w:t>Nudm_SDM_Get</w:t>
      </w:r>
      <w:proofErr w:type="spellEnd"/>
    </w:p>
    <w:p w14:paraId="3A39BE1A" w14:textId="77777777" w:rsidR="00A44EF0" w:rsidRDefault="00A44EF0" w:rsidP="00A44EF0">
      <w:pPr>
        <w:pStyle w:val="NO"/>
      </w:pPr>
      <w:r>
        <w:t>NOTE 1:</w:t>
      </w:r>
      <w:r>
        <w:tab/>
        <w:t>It is assumed that all members of a Group ID belong to the same UDM.</w:t>
      </w:r>
    </w:p>
    <w:p w14:paraId="543EB64C" w14:textId="77777777" w:rsidR="00A44EF0" w:rsidRDefault="00A44EF0" w:rsidP="00A44EF0">
      <w:r>
        <w:t>Then, for each SUPI:</w:t>
      </w:r>
    </w:p>
    <w:p w14:paraId="04E46D0F" w14:textId="7C847659" w:rsidR="00A44EF0" w:rsidRDefault="00A44EF0" w:rsidP="00A44EF0">
      <w:pPr>
        <w:pStyle w:val="B1"/>
      </w:pPr>
      <w:r>
        <w:t>1.</w:t>
      </w:r>
      <w:r>
        <w:tab/>
        <w:t>The UPF event consumer (e.g. NWDAF</w:t>
      </w:r>
      <w:ins w:id="10" w:author="CATT_dxy" w:date="2024-11-07T15:00:00Z">
        <w:r w:rsidR="00B855B5">
          <w:rPr>
            <w:rFonts w:hint="eastAsia"/>
            <w:lang w:eastAsia="zh-CN"/>
          </w:rPr>
          <w:t>, EIF</w:t>
        </w:r>
      </w:ins>
      <w:r>
        <w:t xml:space="preserve">) invokes </w:t>
      </w:r>
      <w:proofErr w:type="spellStart"/>
      <w:r>
        <w:t>Nudm_UECM_Get</w:t>
      </w:r>
      <w:proofErr w:type="spellEnd"/>
      <w:r>
        <w:t xml:space="preserve"> service operation to retrieve the appropriate SMF by providing UE ID, DNN, S-NSSAI and NF type = SMF.</w:t>
      </w:r>
    </w:p>
    <w:p w14:paraId="4A389E0F" w14:textId="77777777" w:rsidR="00A44EF0" w:rsidRDefault="00A44EF0" w:rsidP="00A44EF0">
      <w:pPr>
        <w:pStyle w:val="B1"/>
      </w:pPr>
      <w:r>
        <w:t>2.</w:t>
      </w:r>
      <w:r>
        <w:tab/>
        <w:t xml:space="preserve">The UDM provides a </w:t>
      </w:r>
      <w:proofErr w:type="spellStart"/>
      <w:r>
        <w:t>Nudm_UECM_Get</w:t>
      </w:r>
      <w:proofErr w:type="spellEnd"/>
      <w:r>
        <w:t xml:space="preserve"> response with the corresponding SMF.</w:t>
      </w:r>
    </w:p>
    <w:p w14:paraId="79147578" w14:textId="77777777" w:rsidR="00A44EF0" w:rsidRDefault="00A44EF0" w:rsidP="00A44EF0">
      <w:pPr>
        <w:pStyle w:val="B1"/>
      </w:pPr>
      <w:r>
        <w:t>3.</w:t>
      </w:r>
      <w:r>
        <w:tab/>
        <w:t>The UPF event consumer sends the Nsmf_EventExposure Subscription request to the SMF to subscribe to UPF data, including the following information:</w:t>
      </w:r>
    </w:p>
    <w:p w14:paraId="20EB7C80" w14:textId="77777777" w:rsidR="00A44EF0" w:rsidRDefault="00A44EF0" w:rsidP="00A44EF0">
      <w:pPr>
        <w:pStyle w:val="B2"/>
      </w:pPr>
      <w:r>
        <w:t>-</w:t>
      </w:r>
      <w:r>
        <w:tab/>
        <w:t>Notification Target Address (UPF event consumer address), Notification Correlation Information.</w:t>
      </w:r>
    </w:p>
    <w:p w14:paraId="0513F061" w14:textId="77777777" w:rsidR="00A44EF0" w:rsidRDefault="00A44EF0" w:rsidP="00A44EF0">
      <w:pPr>
        <w:pStyle w:val="B2"/>
      </w:pPr>
      <w:r>
        <w:t>-</w:t>
      </w:r>
      <w:r>
        <w:tab/>
        <w:t>UPF Event Id.</w:t>
      </w:r>
    </w:p>
    <w:p w14:paraId="68F95D5A" w14:textId="77777777" w:rsidR="00A44EF0" w:rsidRDefault="00A44EF0" w:rsidP="00A44EF0">
      <w:pPr>
        <w:pStyle w:val="B2"/>
      </w:pPr>
      <w:r>
        <w:t>-</w:t>
      </w:r>
      <w:r>
        <w:tab/>
        <w:t>Event Filter Information, i.e. one or more of the following parameters: S-NSSAI, DNN, DNAI, UPF Id, either Application Id(s) or Traffic Filtering Information, Area of Interest, SSID/BSSID.</w:t>
      </w:r>
    </w:p>
    <w:p w14:paraId="417F34AA" w14:textId="77777777" w:rsidR="00A44EF0" w:rsidRDefault="00A44EF0" w:rsidP="00A44EF0">
      <w:pPr>
        <w:pStyle w:val="B2"/>
      </w:pPr>
      <w:r>
        <w:t>-</w:t>
      </w:r>
      <w:r>
        <w:tab/>
        <w:t>Target of Event Reporting: a UE.</w:t>
      </w:r>
    </w:p>
    <w:p w14:paraId="481437F9" w14:textId="77777777" w:rsidR="00A44EF0" w:rsidRDefault="00A44EF0" w:rsidP="00A44EF0">
      <w:pPr>
        <w:pStyle w:val="B2"/>
      </w:pPr>
      <w:r>
        <w:t>-</w:t>
      </w:r>
      <w:r>
        <w:tab/>
        <w:t>Reporting suggestion information.</w:t>
      </w:r>
    </w:p>
    <w:p w14:paraId="4AB4199B" w14:textId="77777777" w:rsidR="00A44EF0" w:rsidRDefault="00A44EF0" w:rsidP="00A44EF0">
      <w:pPr>
        <w:pStyle w:val="B2"/>
      </w:pPr>
      <w:r>
        <w:t>-</w:t>
      </w:r>
      <w:r>
        <w:tab/>
        <w:t>Type of Measurement and Granularity of Measurement.</w:t>
      </w:r>
    </w:p>
    <w:p w14:paraId="7A473A74" w14:textId="77777777" w:rsidR="00A44EF0" w:rsidRDefault="00A44EF0" w:rsidP="00A44EF0">
      <w:pPr>
        <w:pStyle w:val="B1"/>
      </w:pPr>
      <w:r>
        <w:tab/>
        <w:t>If the consumer is NWDAF and the analytic filter information includes application server IP address/FQDN, the NWDAF may need to first obtain the DNAI from NEF as described in steps 2 and 3 in Figure 4.15.4.5.3-1.</w:t>
      </w:r>
    </w:p>
    <w:p w14:paraId="199A6A9B" w14:textId="77777777" w:rsidR="00A44EF0" w:rsidRDefault="00A44EF0" w:rsidP="00A44EF0">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53F87687" w14:textId="77777777" w:rsidR="00A44EF0" w:rsidRDefault="00A44EF0" w:rsidP="00A44EF0">
      <w:pPr>
        <w:pStyle w:val="B1"/>
      </w:pPr>
      <w:r>
        <w:lastRenderedPageBreak/>
        <w:tab/>
        <w:t>If an I-SMF is used for this PDU session, and the UPF is controlled by the I-SMF:</w:t>
      </w:r>
    </w:p>
    <w:p w14:paraId="7DE7F80C" w14:textId="77777777" w:rsidR="00A44EF0" w:rsidRDefault="00A44EF0" w:rsidP="00A44EF0">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4723F0DA" w14:textId="77777777" w:rsidR="00A44EF0" w:rsidRDefault="00A44EF0" w:rsidP="00A44EF0">
      <w:pPr>
        <w:pStyle w:val="B1"/>
      </w:pPr>
      <w:r>
        <w:t>-</w:t>
      </w:r>
      <w:r>
        <w:tab/>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if relaying of UPF event subscription is supported by the I-SMF and I-SMF forwards the subscription to the local UPF (4b).</w:t>
      </w:r>
    </w:p>
    <w:p w14:paraId="48DBA4DA" w14:textId="77777777" w:rsidR="00A44EF0" w:rsidRDefault="00A44EF0" w:rsidP="00A44EF0">
      <w:pPr>
        <w:pStyle w:val="NO"/>
      </w:pPr>
      <w:r>
        <w:t>NOTE 2:</w:t>
      </w:r>
      <w:r>
        <w:tab/>
        <w:t>Some events can require SMF interacts with RAN at this stage.</w:t>
      </w:r>
    </w:p>
    <w:p w14:paraId="2D5007E1" w14:textId="77777777" w:rsidR="00A44EF0" w:rsidRDefault="00A44EF0" w:rsidP="00A44EF0">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724AFD8E" w14:textId="77777777" w:rsidR="00A44EF0" w:rsidRDefault="00A44EF0" w:rsidP="00A44EF0">
      <w:pPr>
        <w:pStyle w:val="5"/>
      </w:pPr>
      <w:bookmarkStart w:id="11" w:name="_Toc186959837"/>
      <w:r>
        <w:t>4.15.4.5.3</w:t>
      </w:r>
      <w:r>
        <w:tab/>
        <w:t>Information flow for UPF event exposure service for any UE</w:t>
      </w:r>
      <w:bookmarkEnd w:id="11"/>
    </w:p>
    <w:p w14:paraId="41EE20FB" w14:textId="77777777" w:rsidR="00A44EF0" w:rsidRDefault="00A44EF0" w:rsidP="00A44EF0">
      <w:pPr>
        <w:pStyle w:val="TH"/>
      </w:pPr>
      <w:r>
        <w:rPr>
          <w:noProof/>
        </w:rPr>
        <w:object w:dxaOrig="9960" w:dyaOrig="6090" w14:anchorId="416ECF7B">
          <v:shape id="_x0000_i1026" type="#_x0000_t75" alt="" style="width:479.25pt;height:294.9pt" o:ole="">
            <v:imagedata r:id="rId16" o:title=""/>
          </v:shape>
          <o:OLEObject Type="Embed" ProgID="Visio.Drawing.15" ShapeID="_x0000_i1026" DrawAspect="Content" ObjectID="_1798391793" r:id="rId17"/>
        </w:object>
      </w:r>
    </w:p>
    <w:p w14:paraId="67740257" w14:textId="77777777" w:rsidR="00A44EF0" w:rsidRDefault="00A44EF0" w:rsidP="00A44EF0">
      <w:pPr>
        <w:pStyle w:val="TF"/>
      </w:pPr>
      <w:r>
        <w:t>Figure 4.15.4.5.3-1: UPF Information Exposure to the UPF event consumer (e.g. NWDAF) of any UE scenario</w:t>
      </w:r>
    </w:p>
    <w:p w14:paraId="688AB68B" w14:textId="77777777" w:rsidR="00A44EF0" w:rsidRDefault="00A44EF0" w:rsidP="00A44EF0">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C89E4C3" w14:textId="77777777" w:rsidR="00A44EF0" w:rsidRDefault="00A44EF0" w:rsidP="00A44EF0">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119E6C1" w14:textId="77777777" w:rsidR="00A44EF0" w:rsidRDefault="00A44EF0" w:rsidP="00A44EF0">
      <w:pPr>
        <w:pStyle w:val="B1"/>
      </w:pPr>
      <w:r>
        <w:t>3.</w:t>
      </w:r>
      <w:r>
        <w:tab/>
        <w:t>(Conditional, if step 2 took place) The NEF determines the suitable DNAI(s) and provides them to NWDAF.</w:t>
      </w:r>
    </w:p>
    <w:p w14:paraId="19B652C2" w14:textId="75CDF0A3" w:rsidR="00A44EF0" w:rsidRDefault="00A44EF0" w:rsidP="00A44EF0">
      <w:pPr>
        <w:pStyle w:val="B1"/>
      </w:pPr>
      <w:r>
        <w:t>4.</w:t>
      </w:r>
      <w:r>
        <w:tab/>
        <w:t>The UPF event consumer</w:t>
      </w:r>
      <w:ins w:id="12" w:author="CATT_dxy" w:date="2024-11-07T15:10:00Z">
        <w:r w:rsidR="00B855B5">
          <w:rPr>
            <w:rFonts w:hint="eastAsia"/>
            <w:lang w:eastAsia="zh-CN"/>
          </w:rPr>
          <w:t xml:space="preserve"> (e.g. NWDAF, EIF)</w:t>
        </w:r>
      </w:ins>
      <w:r>
        <w:t xml:space="preserve"> triggers the SMF(s)/UPF(s) discovery to NRF by Nnrf_NFDiscovery_Request providing the DNN, S-NSSAI and if needed DNAI etc. In deployments with I-SMF, DNAI and/or AoI are not used in the SMF discovery request. Either SMF(s) or UPF(s) are discovered depending </w:t>
      </w:r>
      <w:r>
        <w:lastRenderedPageBreak/>
        <w:t>on whether the subscription request to UPF events meets the criteria for direct subscription to UPF as defined in clause 5.8.2.17 of TS 23.501 [2]).</w:t>
      </w:r>
    </w:p>
    <w:p w14:paraId="02918B63" w14:textId="77777777" w:rsidR="00A44EF0" w:rsidRDefault="00A44EF0" w:rsidP="00A44EF0">
      <w:pPr>
        <w:pStyle w:val="B1"/>
      </w:pPr>
      <w:r>
        <w:t>5.</w:t>
      </w:r>
      <w:r>
        <w:tab/>
        <w:t xml:space="preserve">The NRF provides </w:t>
      </w:r>
      <w:proofErr w:type="spellStart"/>
      <w:r>
        <w:t>Nnrf_NFDiscovery_Response</w:t>
      </w:r>
      <w:proofErr w:type="spellEnd"/>
      <w:r>
        <w:t xml:space="preserve"> that may refer to several SMFs/UPFs.</w:t>
      </w:r>
    </w:p>
    <w:p w14:paraId="249CFD34" w14:textId="77777777" w:rsidR="00A44EF0" w:rsidRDefault="00A44EF0" w:rsidP="00A44EF0">
      <w:pPr>
        <w:pStyle w:val="NO"/>
      </w:pPr>
      <w:r>
        <w:t>NOTE 1:</w:t>
      </w:r>
      <w:r>
        <w:tab/>
        <w:t>In deployments with I-SMF, DNAI and/or AoI are not used for SMF selection.</w:t>
      </w:r>
    </w:p>
    <w:p w14:paraId="35AA7C20" w14:textId="77777777" w:rsidR="00A44EF0" w:rsidRDefault="00A44EF0" w:rsidP="00A44EF0">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6868A5FF" w14:textId="77777777" w:rsidR="00A44EF0" w:rsidRDefault="00A44EF0" w:rsidP="00A44EF0">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11B527B1" w14:textId="030EE717" w:rsidR="00A44EF0" w:rsidRDefault="00A44EF0" w:rsidP="00A44EF0">
      <w:pPr>
        <w:pStyle w:val="B1"/>
      </w:pPr>
      <w:r>
        <w:t>7.</w:t>
      </w:r>
      <w:r>
        <w:tab/>
        <w:t>(Option 2) If the subscribed UPF events allows to directly subscribe to UPF (as defined in clause 5.8.2.17 of TS 23.501 [2]), the UPF event consumer (e.g. NWDAF</w:t>
      </w:r>
      <w:ins w:id="13" w:author="CATT_dxy" w:date="2024-11-07T15:10:00Z">
        <w:r w:rsidR="00486676">
          <w:rPr>
            <w:rFonts w:hint="eastAsia"/>
            <w:lang w:eastAsia="zh-CN"/>
          </w:rPr>
          <w:t>, EIF</w:t>
        </w:r>
      </w:ins>
      <w:r>
        <w:t xml:space="preserve">) triggers the </w:t>
      </w:r>
      <w:proofErr w:type="spellStart"/>
      <w:r>
        <w:t>Nupf_EventExposure_Subscribe</w:t>
      </w:r>
      <w:proofErr w:type="spellEnd"/>
      <w:r>
        <w:t xml:space="preserve"> to all discovered UPFs. The information included in the subscription is:</w:t>
      </w:r>
    </w:p>
    <w:p w14:paraId="6DC07509" w14:textId="77777777" w:rsidR="00A44EF0" w:rsidRDefault="00A44EF0" w:rsidP="00A44EF0">
      <w:pPr>
        <w:pStyle w:val="B2"/>
      </w:pPr>
      <w:r>
        <w:t>-</w:t>
      </w:r>
      <w:r>
        <w:tab/>
        <w:t>Notification Target Address (UPF event consumer address), Notification Correlation Information.</w:t>
      </w:r>
    </w:p>
    <w:p w14:paraId="0B56BBE8" w14:textId="77777777" w:rsidR="00A44EF0" w:rsidRDefault="00A44EF0" w:rsidP="00A44EF0">
      <w:pPr>
        <w:pStyle w:val="B2"/>
      </w:pPr>
      <w:r>
        <w:t>-</w:t>
      </w:r>
      <w:r>
        <w:tab/>
        <w:t>UPF Event Id.</w:t>
      </w:r>
    </w:p>
    <w:p w14:paraId="19735A79" w14:textId="77777777" w:rsidR="00A44EF0" w:rsidRDefault="00A44EF0" w:rsidP="00A44EF0">
      <w:pPr>
        <w:pStyle w:val="B2"/>
      </w:pPr>
      <w:r>
        <w:t>-</w:t>
      </w:r>
      <w:r>
        <w:tab/>
        <w:t>Event Filter Information, i.e. one or more of the following parameters: S-NSSAI, DNN, either Application Id(s) or Traffic Filtering Information.</w:t>
      </w:r>
    </w:p>
    <w:p w14:paraId="7962875B" w14:textId="77777777" w:rsidR="00A44EF0" w:rsidRDefault="00A44EF0" w:rsidP="00A44EF0">
      <w:pPr>
        <w:pStyle w:val="B2"/>
      </w:pPr>
      <w:r>
        <w:t>-</w:t>
      </w:r>
      <w:r>
        <w:tab/>
        <w:t>Target of Event Reporting: any UE.</w:t>
      </w:r>
    </w:p>
    <w:p w14:paraId="53EF9F20" w14:textId="77777777" w:rsidR="00A44EF0" w:rsidRDefault="00A44EF0" w:rsidP="00A44EF0">
      <w:pPr>
        <w:pStyle w:val="B2"/>
      </w:pPr>
      <w:r>
        <w:t>-</w:t>
      </w:r>
      <w:r>
        <w:tab/>
        <w:t>Reporting suggestion information.</w:t>
      </w:r>
    </w:p>
    <w:p w14:paraId="2AB86C36" w14:textId="77777777" w:rsidR="00A44EF0" w:rsidRDefault="00A44EF0" w:rsidP="00A44EF0">
      <w:pPr>
        <w:pStyle w:val="B2"/>
      </w:pPr>
      <w:r>
        <w:t>-</w:t>
      </w:r>
      <w:r>
        <w:tab/>
        <w:t>Type of Measurement and Granularity of Measurement.</w:t>
      </w:r>
    </w:p>
    <w:p w14:paraId="001C2871" w14:textId="77777777" w:rsidR="00A44EF0" w:rsidRDefault="00A44EF0" w:rsidP="00A44EF0">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3481BD7" w14:textId="6DC4037E" w:rsidR="00A44EF0" w:rsidRDefault="00A44EF0" w:rsidP="00A44EF0">
      <w:pPr>
        <w:pStyle w:val="B1"/>
      </w:pPr>
      <w:r>
        <w:t>8.</w:t>
      </w:r>
      <w:r>
        <w:tab/>
        <w:t xml:space="preserve">Each of the UPFs invokes </w:t>
      </w:r>
      <w:proofErr w:type="spellStart"/>
      <w:r>
        <w:t>Nupf_EventExposure_Notify</w:t>
      </w:r>
      <w:proofErr w:type="spellEnd"/>
      <w:r>
        <w:t xml:space="preserve"> service operation directly to the UPF event consumer (e.g. NWDAF</w:t>
      </w:r>
      <w:ins w:id="14" w:author="CATT_dxy" w:date="2024-11-07T15:10:00Z">
        <w:r w:rsidR="00486676">
          <w:rPr>
            <w:rFonts w:hint="eastAsia"/>
            <w:lang w:eastAsia="zh-CN"/>
          </w:rPr>
          <w:t>, EIF</w:t>
        </w:r>
      </w:ins>
      <w:r>
        <w:t>).</w:t>
      </w:r>
    </w:p>
    <w:p w14:paraId="1060E811" w14:textId="77777777" w:rsidR="00A44EF0" w:rsidRDefault="00A44EF0" w:rsidP="00A44EF0">
      <w:pPr>
        <w:pStyle w:val="5"/>
      </w:pPr>
      <w:bookmarkStart w:id="15" w:name="_Toc186959838"/>
      <w:r>
        <w:t>4.15.4.5.4</w:t>
      </w:r>
      <w:r>
        <w:tab/>
        <w:t>Information flow for subscription via SMF to UPF event exposure service related with AOI</w:t>
      </w:r>
      <w:bookmarkEnd w:id="15"/>
    </w:p>
    <w:p w14:paraId="70B397AF" w14:textId="77777777" w:rsidR="00A44EF0" w:rsidRDefault="00A44EF0" w:rsidP="00A44EF0">
      <w:pPr>
        <w:pStyle w:val="TH"/>
      </w:pPr>
      <w:r w:rsidRPr="00997677">
        <w:object w:dxaOrig="9926" w:dyaOrig="3674" w14:anchorId="531A81BE">
          <v:shape id="_x0000_i1027" type="#_x0000_t75" alt="" style="width:482.7pt;height:178.55pt" o:ole="">
            <v:imagedata r:id="rId18" o:title=""/>
          </v:shape>
          <o:OLEObject Type="Embed" ProgID="Visio.Drawing.15" ShapeID="_x0000_i1027" DrawAspect="Content" ObjectID="_1798391794" r:id="rId19"/>
        </w:object>
      </w:r>
    </w:p>
    <w:p w14:paraId="34CF07AA" w14:textId="77777777" w:rsidR="00A44EF0" w:rsidRDefault="00A44EF0" w:rsidP="00A44EF0">
      <w:pPr>
        <w:pStyle w:val="TF"/>
      </w:pPr>
      <w:r>
        <w:t>Figure 4.15.4.5.4-1: Subscription to UPF event exposure service for AOI via SMF</w:t>
      </w:r>
    </w:p>
    <w:p w14:paraId="0565DE9A" w14:textId="2BA62805" w:rsidR="00A44EF0" w:rsidRDefault="00A44EF0" w:rsidP="00A44EF0">
      <w:r>
        <w:lastRenderedPageBreak/>
        <w:t>If the subscription is related to AOI, the UPF event consumer (e.g. NWDAF</w:t>
      </w:r>
      <w:ins w:id="16" w:author="CATT_dxy" w:date="2024-11-07T15:13:00Z">
        <w:r w:rsidR="00135FB5">
          <w:rPr>
            <w:rFonts w:hint="eastAsia"/>
            <w:lang w:eastAsia="zh-CN"/>
          </w:rPr>
          <w:t>, EIF</w:t>
        </w:r>
      </w:ins>
      <w:r>
        <w:t>) firstly get the UE list which includes the UE(s) located in the AOI from the AMF(s), then subscribe to UPF via SMF as described in clause 4.15.4.5.2. If the UPF event consumer (e.g. NWDAF</w:t>
      </w:r>
      <w:ins w:id="17" w:author="CATT_dxy" w:date="2024-11-07T15:13:00Z">
        <w:r w:rsidR="00135FB5">
          <w:rPr>
            <w:rFonts w:hint="eastAsia"/>
            <w:lang w:eastAsia="zh-CN"/>
          </w:rPr>
          <w:t>, EIF</w:t>
        </w:r>
      </w:ins>
      <w:r>
        <w:t>) further needs to filter certain UE(s) out from the UE list get from the AMF(s), the UPF event consumer (e.g. NWDAF</w:t>
      </w:r>
      <w:ins w:id="18" w:author="CATT_dxy" w:date="2024-11-07T15:13:00Z">
        <w:r w:rsidR="00135FB5">
          <w:rPr>
            <w:rFonts w:hint="eastAsia"/>
            <w:lang w:eastAsia="zh-CN"/>
          </w:rPr>
          <w:t>, EIF</w:t>
        </w:r>
      </w:ins>
      <w:r>
        <w:t>) locally decides the final UE list.</w:t>
      </w:r>
    </w:p>
    <w:p w14:paraId="30196541" w14:textId="4E94E12B" w:rsidR="00A44EF0" w:rsidRDefault="00A44EF0" w:rsidP="00A44EF0">
      <w:pPr>
        <w:pStyle w:val="B1"/>
      </w:pPr>
      <w:r>
        <w:t>1.</w:t>
      </w:r>
      <w:r>
        <w:tab/>
        <w:t>The UPF event consumer (e.g. NWDAF</w:t>
      </w:r>
      <w:ins w:id="19" w:author="CATT_dxy" w:date="2024-11-07T15:13:00Z">
        <w:r w:rsidR="00135FB5">
          <w:rPr>
            <w:rFonts w:hint="eastAsia"/>
            <w:lang w:eastAsia="zh-CN"/>
          </w:rPr>
          <w:t>, EIF</w:t>
        </w:r>
      </w:ins>
      <w:r>
        <w:t xml:space="preserve">) determines the AMF(s) based on the AOI, i.e. TAIs and possibly on the target S-NSSAI and obtains the UE list which includes the UE(s) located in the AoI from AMF(s) by invoking </w:t>
      </w:r>
      <w:proofErr w:type="spellStart"/>
      <w:r>
        <w:t>Namf_EventExposure_Subscribe</w:t>
      </w:r>
      <w:proofErr w:type="spellEnd"/>
      <w:r>
        <w:t xml:space="preserve"> service operation to get the presence of UE(s) and moving in or out status in Area of Interest as described in clause 5.2.2.3 and in clause 5.3.4.4 of TS 23.501 [2]. The target of </w:t>
      </w:r>
      <w:proofErr w:type="spellStart"/>
      <w:r>
        <w:t>Namf_EventExposure_Subscribe</w:t>
      </w:r>
      <w:proofErr w:type="spellEnd"/>
      <w:r>
        <w:t xml:space="preserve"> depends on whether the UPF event consumer (e.g. NWDAF</w:t>
      </w:r>
      <w:ins w:id="20" w:author="CATT_dxy" w:date="2024-11-07T15:13:00Z">
        <w:r w:rsidR="00135FB5">
          <w:rPr>
            <w:rFonts w:hint="eastAsia"/>
            <w:lang w:eastAsia="zh-CN"/>
          </w:rPr>
          <w:t>, EIF</w:t>
        </w:r>
      </w:ins>
      <w:r>
        <w:t>) targets one UE</w:t>
      </w:r>
      <w:ins w:id="21" w:author="CATT_dxy" w:date="2025-01-13T13:55:00Z">
        <w:r w:rsidR="00135FB5">
          <w:rPr>
            <w:rFonts w:hint="eastAsia"/>
            <w:lang w:eastAsia="zh-CN"/>
          </w:rPr>
          <w:t>,</w:t>
        </w:r>
      </w:ins>
      <w:r>
        <w:t xml:space="preserve"> a group of UE or Any UE.</w:t>
      </w:r>
    </w:p>
    <w:p w14:paraId="594E4800" w14:textId="3B292E75" w:rsidR="00A44EF0" w:rsidRDefault="00A44EF0" w:rsidP="00A44EF0">
      <w:pPr>
        <w:pStyle w:val="B1"/>
      </w:pPr>
      <w:r>
        <w:t>2.</w:t>
      </w:r>
      <w:r>
        <w:tab/>
        <w:t>The UPF event consumer (e.g. NWDAF</w:t>
      </w:r>
      <w:ins w:id="22" w:author="CATT_dxy" w:date="2024-11-07T15:13:00Z">
        <w:r w:rsidR="00135FB5">
          <w:rPr>
            <w:rFonts w:hint="eastAsia"/>
            <w:lang w:eastAsia="zh-CN"/>
          </w:rPr>
          <w:t>, EIF</w:t>
        </w:r>
      </w:ins>
      <w:r>
        <w:t>) locally computes the final UE list by comparing the UE list from AMF(s) and its own target UE list if it exists.</w:t>
      </w:r>
    </w:p>
    <w:p w14:paraId="2B2D1C97" w14:textId="2179B67C" w:rsidR="00A44EF0" w:rsidRDefault="00A44EF0" w:rsidP="00A44EF0">
      <w:pPr>
        <w:pStyle w:val="B1"/>
      </w:pPr>
      <w:r>
        <w:t>3.</w:t>
      </w:r>
      <w:r>
        <w:tab/>
        <w:t>For each UE in the final UE list, the UPF event consumer (e.g. NWDAF</w:t>
      </w:r>
      <w:ins w:id="23" w:author="CATT_dxy" w:date="2024-11-07T15:13:00Z">
        <w:r w:rsidR="00135FB5">
          <w:rPr>
            <w:rFonts w:hint="eastAsia"/>
            <w:lang w:eastAsia="zh-CN"/>
          </w:rPr>
          <w:t>, EIF</w:t>
        </w:r>
      </w:ins>
      <w:r>
        <w:t>) issues a subscription to UPF event exposure service via the SMF serving the UE (Nsmf_EventExposure Subscription) to get UPF data as described in clause 4.15.4.5.2. When an AMF reports a change of the list of UE(s) in the AoI (</w:t>
      </w:r>
      <w:proofErr w:type="spellStart"/>
      <w:r>
        <w:t>Namf_EventExposure_Notify</w:t>
      </w:r>
      <w:proofErr w:type="spellEnd"/>
      <w:r>
        <w:t>), the UPF event consumer (e.g. NWDAF</w:t>
      </w:r>
      <w:ins w:id="24" w:author="CATT_dxy" w:date="2024-11-07T15:13:00Z">
        <w:r w:rsidR="00135FB5">
          <w:rPr>
            <w:rFonts w:hint="eastAsia"/>
            <w:lang w:eastAsia="zh-CN"/>
          </w:rPr>
          <w:t>, EIF</w:t>
        </w:r>
      </w:ins>
      <w:r>
        <w:t>) may need to cancel the Nsmf_EventExposure Subscription or to issue a new Nsmf_EventExposure Subscription.</w:t>
      </w:r>
    </w:p>
    <w:p w14:paraId="07E5CC1D" w14:textId="77777777" w:rsidR="00DB6FDE" w:rsidRDefault="00DB6FDE" w:rsidP="00DB6FDE">
      <w:pPr>
        <w:rPr>
          <w:lang w:eastAsia="zh-CN"/>
        </w:rPr>
      </w:pPr>
      <w:bookmarkStart w:id="25" w:name="_CR4_15_4_5_5"/>
      <w:bookmarkStart w:id="26" w:name="_Toc186959839"/>
      <w:bookmarkEnd w:id="25"/>
    </w:p>
    <w:p w14:paraId="068E7296" w14:textId="77777777" w:rsidR="00DB6FDE" w:rsidRPr="001E23FE" w:rsidRDefault="00DB6FDE" w:rsidP="00DB6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8779033" w14:textId="77777777" w:rsidR="00A44EF0" w:rsidRDefault="00A44EF0" w:rsidP="00A44EF0">
      <w:pPr>
        <w:pStyle w:val="5"/>
      </w:pPr>
      <w:bookmarkStart w:id="27" w:name="_Toc186959840"/>
      <w:bookmarkEnd w:id="26"/>
      <w:r>
        <w:t>4.15.4.5.6</w:t>
      </w:r>
      <w:r>
        <w:tab/>
        <w:t>Information flow for subscription to UPF event exposure service via SMF during UPF relocation and PDU Session release</w:t>
      </w:r>
      <w:bookmarkEnd w:id="27"/>
    </w:p>
    <w:bookmarkStart w:id="28" w:name="_CRFigure4_15_4_5_61"/>
    <w:p w14:paraId="3DE3BED2" w14:textId="77777777" w:rsidR="00A44EF0" w:rsidRDefault="00A44EF0" w:rsidP="00A44EF0">
      <w:pPr>
        <w:pStyle w:val="TH"/>
      </w:pPr>
      <w:r>
        <w:rPr>
          <w:noProof/>
        </w:rPr>
        <w:object w:dxaOrig="9931" w:dyaOrig="8701" w14:anchorId="2A9FCC03">
          <v:shape id="_x0000_i1028" type="#_x0000_t75" alt="" style="width:480.4pt;height:330.6pt" o:ole="">
            <v:imagedata r:id="rId20" o:title="" cropbottom="13704f"/>
          </v:shape>
          <o:OLEObject Type="Embed" ProgID="Visio.Drawing.15" ShapeID="_x0000_i1028" DrawAspect="Content" ObjectID="_1798391795" r:id="rId21"/>
        </w:object>
      </w:r>
    </w:p>
    <w:p w14:paraId="651C48A7" w14:textId="77777777" w:rsidR="00A44EF0" w:rsidRDefault="00A44EF0" w:rsidP="00A44EF0">
      <w:pPr>
        <w:pStyle w:val="TF"/>
      </w:pPr>
      <w:r>
        <w:t xml:space="preserve">Figure </w:t>
      </w:r>
      <w:bookmarkEnd w:id="28"/>
      <w:r>
        <w:t>4.15.4.5.6-1: Subscription to UPF event exposure service via SMF during UPF relocation and PDU Session release</w:t>
      </w:r>
    </w:p>
    <w:p w14:paraId="091C2668" w14:textId="77777777" w:rsidR="00A44EF0" w:rsidRDefault="00A44EF0" w:rsidP="00A44EF0">
      <w:r>
        <w:lastRenderedPageBreak/>
        <w:t>This information flow is used in the scenario of UPF relocation, e.g. the source UPF is I-UPF or L-PSA which is relocated in SSC mode 1, or the source UPF is PSA UPF which is relocated in SSC mode 3. The information flow also applies to PDU Session release.</w:t>
      </w:r>
    </w:p>
    <w:p w14:paraId="17FA214D" w14:textId="01C81541" w:rsidR="00A44EF0" w:rsidRDefault="00A44EF0" w:rsidP="00A44EF0">
      <w:pPr>
        <w:pStyle w:val="B1"/>
      </w:pPr>
      <w:r>
        <w:t>1.</w:t>
      </w:r>
      <w:r>
        <w:tab/>
        <w:t>The UPF event consumer (e.g. NWDAF</w:t>
      </w:r>
      <w:ins w:id="29" w:author="CATT_dxy" w:date="2025-01-13T13:56:00Z">
        <w:r w:rsidR="00AA424D">
          <w:rPr>
            <w:rFonts w:hint="eastAsia"/>
            <w:lang w:eastAsia="zh-CN"/>
          </w:rPr>
          <w:t>, EIF</w:t>
        </w:r>
      </w:ins>
      <w:r>
        <w:t xml:space="preserve">) subscribes to the UPF data via SMF by invoking </w:t>
      </w:r>
      <w:proofErr w:type="spellStart"/>
      <w:r>
        <w:t>Nsmf_EventExposure_Subscribe</w:t>
      </w:r>
      <w:proofErr w:type="spellEnd"/>
      <w:r>
        <w:t xml:space="preserve"> service operation, and the Target of Event Reporting indicates a specific UE. The consumer may include a Remaining Data reporting indication, which indicates how to handle the data collected by the source UPF when UPF relocation occurs, e.g. discard the collected data or send the collected data to the consumer.</w:t>
      </w:r>
    </w:p>
    <w:p w14:paraId="71DC3F51" w14:textId="77777777" w:rsidR="00A44EF0" w:rsidRDefault="00A44EF0" w:rsidP="00A44EF0">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p>
    <w:p w14:paraId="2975F70B" w14:textId="77777777" w:rsidR="00A44EF0" w:rsidRDefault="00A44EF0" w:rsidP="00A44EF0">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2D933B23" w14:textId="77777777" w:rsidR="00A44EF0" w:rsidRDefault="00A44EF0" w:rsidP="00A44EF0">
      <w:pPr>
        <w:pStyle w:val="B1"/>
      </w:pPr>
      <w:r>
        <w:t>4.</w:t>
      </w:r>
      <w:r>
        <w:tab/>
        <w:t>The SMF determines that the UPF needs to be relocated or PDU Session needs to be released.</w:t>
      </w:r>
    </w:p>
    <w:p w14:paraId="045074E7" w14:textId="77777777" w:rsidR="00A44EF0" w:rsidRDefault="00A44EF0" w:rsidP="00A44EF0">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1DA16476" w14:textId="77777777" w:rsidR="00A44EF0" w:rsidRDefault="00A44EF0" w:rsidP="00A44EF0">
      <w:pPr>
        <w:pStyle w:val="B1"/>
      </w:pPr>
      <w:r>
        <w:t>6.</w:t>
      </w:r>
      <w:r>
        <w:tab/>
        <w:t>When (source) UPF terminates the subscription upon release of the UE related N4 Session (step 5), the (source) UPF may send any collected data not yet sent to the UPF event consumer taking into account local configuration and the Remaining Data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5397D297" w14:textId="77777777" w:rsidR="00A44EF0" w:rsidRDefault="00A44EF0" w:rsidP="00A44EF0">
      <w:pPr>
        <w:pStyle w:val="B1"/>
      </w:pPr>
      <w:r>
        <w:t>7-8.</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w:t>
      </w:r>
      <w:proofErr w:type="spellStart"/>
      <w:r>
        <w:t>Nupf_EventExposure_Notify</w:t>
      </w:r>
      <w:proofErr w:type="spellEnd"/>
      <w:r>
        <w:t xml:space="preserve"> service operation to the UPF event consumer.</w:t>
      </w:r>
    </w:p>
    <w:p w14:paraId="0276CEE4" w14:textId="77777777" w:rsidR="00A44EF0" w:rsidRDefault="00A44EF0" w:rsidP="00A44EF0">
      <w:bookmarkStart w:id="30" w:name="_CR4_15_4_5_7"/>
      <w:bookmarkEnd w:id="30"/>
      <w:r>
        <w:t>In the case of PDU Session release, steps 7-8 do not apply.</w:t>
      </w:r>
    </w:p>
    <w:p w14:paraId="22EBA0C0" w14:textId="77777777" w:rsidR="00A44EF0" w:rsidRDefault="00A44EF0" w:rsidP="00A44EF0">
      <w:pPr>
        <w:pStyle w:val="5"/>
      </w:pPr>
      <w:bookmarkStart w:id="31" w:name="_Toc186959841"/>
      <w:r>
        <w:lastRenderedPageBreak/>
        <w:t>4.15.4.5.7</w:t>
      </w:r>
      <w:r>
        <w:tab/>
        <w:t>Information flow for subscription directly to UPF event exposure service during N4 session release</w:t>
      </w:r>
      <w:bookmarkEnd w:id="31"/>
    </w:p>
    <w:bookmarkStart w:id="32" w:name="_CRFigure4_15_4_5_71"/>
    <w:p w14:paraId="4482A7C4" w14:textId="77777777" w:rsidR="00A44EF0" w:rsidRDefault="00A44EF0" w:rsidP="00A44EF0">
      <w:pPr>
        <w:pStyle w:val="TH"/>
      </w:pPr>
      <w:r>
        <w:object w:dxaOrig="9871" w:dyaOrig="6301" w14:anchorId="4F62560C">
          <v:shape id="_x0000_i1029" type="#_x0000_t75" style="width:456.2pt;height:290.9pt" o:ole="">
            <v:imagedata r:id="rId22" o:title=""/>
          </v:shape>
          <o:OLEObject Type="Embed" ProgID="Visio.Drawing.15" ShapeID="_x0000_i1029" DrawAspect="Content" ObjectID="_1798391796" r:id="rId23"/>
        </w:object>
      </w:r>
    </w:p>
    <w:p w14:paraId="636AD5A7" w14:textId="77777777" w:rsidR="00A44EF0" w:rsidRDefault="00A44EF0" w:rsidP="00A44EF0">
      <w:pPr>
        <w:pStyle w:val="TF"/>
      </w:pPr>
      <w:r>
        <w:t xml:space="preserve">Figure </w:t>
      </w:r>
      <w:bookmarkEnd w:id="32"/>
      <w:r>
        <w:t>4.15.4.5.7-1: Subscription directly to UPF event exposure service during N4 session release</w:t>
      </w:r>
    </w:p>
    <w:p w14:paraId="14936480" w14:textId="77777777" w:rsidR="00A44EF0" w:rsidRDefault="00A44EF0" w:rsidP="00A44EF0">
      <w:pPr>
        <w:pStyle w:val="B1"/>
      </w:pPr>
      <w:r>
        <w:t>1.</w:t>
      </w:r>
      <w:r>
        <w:tab/>
        <w:t>If the subscribed UPF events allows to directly subscribe to UPF (as defined in clause 5.8.2.17 of TS 23.501 [2]), steps 1-2 as described in Figure 4.15.4.5.5-1 are performed.</w:t>
      </w:r>
    </w:p>
    <w:p w14:paraId="75834D80" w14:textId="0F08B1E2" w:rsidR="00A44EF0" w:rsidRDefault="00A44EF0" w:rsidP="00A44EF0">
      <w:pPr>
        <w:pStyle w:val="B1"/>
      </w:pPr>
      <w:r>
        <w:t>2.</w:t>
      </w:r>
      <w:r>
        <w:tab/>
        <w:t>The UPF event consumer (e.g. NWDAF</w:t>
      </w:r>
      <w:ins w:id="33" w:author="CATT_dxy" w:date="2025-01-13T13:57:00Z">
        <w:r w:rsidR="00AA424D">
          <w:rPr>
            <w:rFonts w:hint="eastAsia"/>
            <w:lang w:eastAsia="zh-CN"/>
          </w:rPr>
          <w:t>, EIF</w:t>
        </w:r>
      </w:ins>
      <w:r>
        <w:t xml:space="preserve">)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t>
      </w:r>
    </w:p>
    <w:p w14:paraId="494120E2" w14:textId="5B9CECD0" w:rsidR="00A44EF0" w:rsidRDefault="00A44EF0" w:rsidP="00A44EF0">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ins w:id="34" w:author="CATT_dxy" w:date="2025-01-13T13:57:00Z">
        <w:r w:rsidR="00AA424D">
          <w:rPr>
            <w:rFonts w:hint="eastAsia"/>
            <w:lang w:eastAsia="zh-CN"/>
          </w:rPr>
          <w:t>, EIF</w:t>
        </w:r>
      </w:ins>
      <w:r>
        <w:t>).</w:t>
      </w:r>
    </w:p>
    <w:p w14:paraId="629761D4" w14:textId="77777777" w:rsidR="00A44EF0" w:rsidRDefault="00A44EF0" w:rsidP="00A44EF0">
      <w:pPr>
        <w:pStyle w:val="B1"/>
      </w:pPr>
      <w:r>
        <w:t>4.</w:t>
      </w:r>
      <w:r>
        <w:tab/>
        <w:t>When the N4 session corresponding to the UE is released, the UPF determines that the subscription to the UPF event has been terminated.</w:t>
      </w:r>
    </w:p>
    <w:p w14:paraId="6490F926" w14:textId="77777777" w:rsidR="00A44EF0" w:rsidRDefault="00A44EF0" w:rsidP="00A44EF0">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w:t>
      </w:r>
      <w:proofErr w:type="gramStart"/>
      <w:r>
        <w:t>event, that</w:t>
      </w:r>
      <w:proofErr w:type="gramEnd"/>
      <w:r>
        <w:t xml:space="preserve"> has been collected but not sent to the consumer yet.</w:t>
      </w:r>
    </w:p>
    <w:p w14:paraId="28B31FAA" w14:textId="77777777" w:rsidR="00A44EF0" w:rsidRDefault="00A44EF0" w:rsidP="00A44EF0">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bookmarkEnd w:id="3"/>
    <w:p w14:paraId="0AE73165" w14:textId="77777777" w:rsidR="00326943" w:rsidRDefault="00326943">
      <w:pPr>
        <w:rPr>
          <w:noProof/>
          <w:lang w:eastAsia="zh-CN"/>
        </w:rPr>
      </w:pPr>
    </w:p>
    <w:p w14:paraId="52B4400F" w14:textId="77777777" w:rsidR="005D2047" w:rsidRPr="001E23FE" w:rsidRDefault="005D2047" w:rsidP="005D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19838B" w14:textId="77777777" w:rsidR="005D2047" w:rsidRDefault="005D2047" w:rsidP="005D2047">
      <w:pPr>
        <w:pStyle w:val="4"/>
      </w:pPr>
      <w:bookmarkStart w:id="35" w:name="_Toc178072443"/>
      <w:bookmarkStart w:id="36" w:name="_Toc51835261"/>
      <w:bookmarkStart w:id="37" w:name="_Toc47593174"/>
      <w:bookmarkStart w:id="38" w:name="_Toc45193542"/>
      <w:bookmarkStart w:id="39" w:name="_Toc36192439"/>
      <w:bookmarkStart w:id="40" w:name="_Toc27895336"/>
      <w:bookmarkStart w:id="41" w:name="_Toc20204630"/>
      <w:r>
        <w:lastRenderedPageBreak/>
        <w:t>5.2.8.1</w:t>
      </w:r>
      <w:r>
        <w:tab/>
        <w:t>General</w:t>
      </w:r>
      <w:bookmarkEnd w:id="35"/>
      <w:bookmarkEnd w:id="36"/>
      <w:bookmarkEnd w:id="37"/>
      <w:bookmarkEnd w:id="38"/>
      <w:bookmarkEnd w:id="39"/>
      <w:bookmarkEnd w:id="40"/>
      <w:bookmarkEnd w:id="41"/>
    </w:p>
    <w:p w14:paraId="78D82CE8" w14:textId="77777777" w:rsidR="005D2047" w:rsidRDefault="005D2047" w:rsidP="005D2047">
      <w:r>
        <w:t>The following table shows the SMF Services and SMF Service Operations.</w:t>
      </w:r>
    </w:p>
    <w:p w14:paraId="183FB014" w14:textId="77777777" w:rsidR="005D2047" w:rsidRDefault="005D2047" w:rsidP="005D2047">
      <w:pPr>
        <w:pStyle w:val="TH"/>
      </w:pPr>
      <w:bookmarkStart w:id="42" w:name="_CRTable5_2_8_11"/>
      <w:r>
        <w:t xml:space="preserve">Table </w:t>
      </w:r>
      <w:bookmarkEnd w:id="42"/>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14:paraId="5C1D3287"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5E52A30A" w14:textId="77777777" w:rsidR="005D2047" w:rsidRDefault="005D2047">
            <w:pPr>
              <w:pStyle w:val="TAH"/>
              <w:rPr>
                <w:lang w:eastAsia="en-GB"/>
              </w:rPr>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2345A42E" w14:textId="77777777" w:rsidR="005D2047" w:rsidRDefault="005D2047">
            <w:pPr>
              <w:pStyle w:val="TAH"/>
              <w:rPr>
                <w:lang w:eastAsia="en-GB"/>
              </w:rPr>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41B8419E" w14:textId="77777777" w:rsidR="005D2047" w:rsidRDefault="005D2047">
            <w:pPr>
              <w:pStyle w:val="TAH"/>
            </w:pPr>
            <w:r>
              <w:t>Operation</w:t>
            </w:r>
          </w:p>
          <w:p w14:paraId="54BA1A1F" w14:textId="77777777" w:rsidR="005D2047" w:rsidRDefault="005D2047">
            <w:pPr>
              <w:pStyle w:val="TAH"/>
              <w:rPr>
                <w:lang w:eastAsia="en-GB"/>
              </w:rPr>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288FB4C" w14:textId="77777777" w:rsidR="005D2047" w:rsidRDefault="005D2047">
            <w:pPr>
              <w:pStyle w:val="TAH"/>
              <w:rPr>
                <w:lang w:eastAsia="en-GB"/>
              </w:rPr>
            </w:pPr>
            <w:r>
              <w:t>Example Consumer(s)</w:t>
            </w:r>
          </w:p>
        </w:tc>
      </w:tr>
      <w:tr w:rsidR="005D2047" w14:paraId="0123F71F" w14:textId="77777777" w:rsidTr="005D2047">
        <w:tc>
          <w:tcPr>
            <w:tcW w:w="2223" w:type="dxa"/>
            <w:tcBorders>
              <w:top w:val="single" w:sz="4" w:space="0" w:color="auto"/>
              <w:left w:val="single" w:sz="4" w:space="0" w:color="auto"/>
              <w:bottom w:val="nil"/>
              <w:right w:val="single" w:sz="4" w:space="0" w:color="auto"/>
            </w:tcBorders>
            <w:hideMark/>
          </w:tcPr>
          <w:p w14:paraId="67284D6B" w14:textId="77777777" w:rsidR="005D2047" w:rsidRDefault="005D2047">
            <w:pPr>
              <w:pStyle w:val="TAL"/>
              <w:rPr>
                <w:lang w:eastAsia="en-GB"/>
              </w:rPr>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02EF3B1" w14:textId="77777777" w:rsidR="005D2047" w:rsidRDefault="005D2047">
            <w:pPr>
              <w:pStyle w:val="TAL"/>
              <w:rPr>
                <w:lang w:eastAsia="en-GB"/>
              </w:rPr>
            </w:pPr>
            <w:r>
              <w:t>Create</w:t>
            </w:r>
          </w:p>
        </w:tc>
        <w:tc>
          <w:tcPr>
            <w:tcW w:w="1988" w:type="dxa"/>
            <w:tcBorders>
              <w:top w:val="single" w:sz="4" w:space="0" w:color="auto"/>
              <w:left w:val="single" w:sz="4" w:space="0" w:color="auto"/>
              <w:bottom w:val="single" w:sz="4" w:space="0" w:color="auto"/>
              <w:right w:val="single" w:sz="4" w:space="0" w:color="auto"/>
            </w:tcBorders>
            <w:hideMark/>
          </w:tcPr>
          <w:p w14:paraId="74477D6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A2C9C8" w14:textId="77777777" w:rsidR="005D2047" w:rsidRDefault="005D2047">
            <w:pPr>
              <w:pStyle w:val="TAL"/>
              <w:rPr>
                <w:lang w:eastAsia="en-GB"/>
              </w:rPr>
            </w:pPr>
            <w:r>
              <w:t>V-SMF/I-SMF</w:t>
            </w:r>
          </w:p>
        </w:tc>
      </w:tr>
      <w:tr w:rsidR="005D2047" w14:paraId="3C6624BD" w14:textId="77777777" w:rsidTr="005D2047">
        <w:tc>
          <w:tcPr>
            <w:tcW w:w="2223" w:type="dxa"/>
            <w:tcBorders>
              <w:top w:val="nil"/>
              <w:left w:val="single" w:sz="4" w:space="0" w:color="auto"/>
              <w:bottom w:val="nil"/>
              <w:right w:val="single" w:sz="4" w:space="0" w:color="auto"/>
            </w:tcBorders>
          </w:tcPr>
          <w:p w14:paraId="5BCBFE4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77777777" w:rsidR="005D2047" w:rsidRDefault="005D2047">
            <w:pPr>
              <w:pStyle w:val="TAL"/>
              <w:rPr>
                <w:lang w:eastAsia="en-GB"/>
              </w:rPr>
            </w:pPr>
            <w:r>
              <w:t>Update</w:t>
            </w:r>
          </w:p>
        </w:tc>
        <w:tc>
          <w:tcPr>
            <w:tcW w:w="1988" w:type="dxa"/>
            <w:tcBorders>
              <w:top w:val="single" w:sz="4" w:space="0" w:color="auto"/>
              <w:left w:val="single" w:sz="4" w:space="0" w:color="auto"/>
              <w:bottom w:val="single" w:sz="4" w:space="0" w:color="auto"/>
              <w:right w:val="single" w:sz="4" w:space="0" w:color="auto"/>
            </w:tcBorders>
            <w:hideMark/>
          </w:tcPr>
          <w:p w14:paraId="4BFB5401"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D27884" w14:textId="77777777" w:rsidR="005D2047" w:rsidRDefault="005D2047">
            <w:pPr>
              <w:pStyle w:val="TAL"/>
              <w:rPr>
                <w:lang w:eastAsia="en-GB"/>
              </w:rPr>
            </w:pPr>
            <w:r>
              <w:t>V-SMF/I-SMF, H-SMF</w:t>
            </w:r>
          </w:p>
        </w:tc>
      </w:tr>
      <w:tr w:rsidR="005D2047" w14:paraId="352B193B" w14:textId="77777777" w:rsidTr="005D2047">
        <w:tc>
          <w:tcPr>
            <w:tcW w:w="2223" w:type="dxa"/>
            <w:tcBorders>
              <w:top w:val="nil"/>
              <w:left w:val="single" w:sz="4" w:space="0" w:color="auto"/>
              <w:bottom w:val="nil"/>
              <w:right w:val="single" w:sz="4" w:space="0" w:color="auto"/>
            </w:tcBorders>
          </w:tcPr>
          <w:p w14:paraId="359C36C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77777777" w:rsidR="005D2047" w:rsidRDefault="005D2047">
            <w:pPr>
              <w:pStyle w:val="TAL"/>
              <w:rPr>
                <w:lang w:eastAsia="en-GB"/>
              </w:rPr>
            </w:pPr>
            <w:r>
              <w:t>Release</w:t>
            </w:r>
          </w:p>
        </w:tc>
        <w:tc>
          <w:tcPr>
            <w:tcW w:w="1988" w:type="dxa"/>
            <w:tcBorders>
              <w:top w:val="single" w:sz="4" w:space="0" w:color="auto"/>
              <w:left w:val="single" w:sz="4" w:space="0" w:color="auto"/>
              <w:bottom w:val="single" w:sz="4" w:space="0" w:color="auto"/>
              <w:right w:val="single" w:sz="4" w:space="0" w:color="auto"/>
            </w:tcBorders>
            <w:hideMark/>
          </w:tcPr>
          <w:p w14:paraId="68DFEB9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15DC3BD" w14:textId="77777777" w:rsidR="005D2047" w:rsidRDefault="005D2047">
            <w:pPr>
              <w:pStyle w:val="TAL"/>
              <w:rPr>
                <w:lang w:eastAsia="en-GB"/>
              </w:rPr>
            </w:pPr>
            <w:r>
              <w:t>V-SMF/I-SMF</w:t>
            </w:r>
          </w:p>
        </w:tc>
      </w:tr>
      <w:tr w:rsidR="005D2047" w14:paraId="1838D4BF" w14:textId="77777777" w:rsidTr="005D2047">
        <w:tc>
          <w:tcPr>
            <w:tcW w:w="2223" w:type="dxa"/>
            <w:tcBorders>
              <w:top w:val="nil"/>
              <w:left w:val="single" w:sz="4" w:space="0" w:color="auto"/>
              <w:bottom w:val="nil"/>
              <w:right w:val="single" w:sz="4" w:space="0" w:color="auto"/>
            </w:tcBorders>
          </w:tcPr>
          <w:p w14:paraId="5173B1B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77777777" w:rsidR="005D2047" w:rsidRDefault="005D2047">
            <w:pPr>
              <w:pStyle w:val="TAL"/>
              <w:rPr>
                <w:lang w:eastAsia="en-GB"/>
              </w:rPr>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7F991CC"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C5AF36A" w14:textId="77777777" w:rsidR="005D2047" w:rsidRDefault="005D2047">
            <w:pPr>
              <w:pStyle w:val="TAL"/>
              <w:rPr>
                <w:lang w:eastAsia="en-GB"/>
              </w:rPr>
            </w:pPr>
            <w:r>
              <w:t>AMF</w:t>
            </w:r>
          </w:p>
        </w:tc>
      </w:tr>
      <w:tr w:rsidR="005D2047" w14:paraId="1FA0DA98" w14:textId="77777777" w:rsidTr="005D2047">
        <w:tc>
          <w:tcPr>
            <w:tcW w:w="2223" w:type="dxa"/>
            <w:tcBorders>
              <w:top w:val="nil"/>
              <w:left w:val="single" w:sz="4" w:space="0" w:color="auto"/>
              <w:bottom w:val="nil"/>
              <w:right w:val="single" w:sz="4" w:space="0" w:color="auto"/>
            </w:tcBorders>
          </w:tcPr>
          <w:p w14:paraId="57464F7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77777777" w:rsidR="005D2047" w:rsidRDefault="005D2047">
            <w:pPr>
              <w:pStyle w:val="TAL"/>
              <w:rPr>
                <w:lang w:eastAsia="en-GB"/>
              </w:rPr>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4D7F63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C0D91D8" w14:textId="77777777" w:rsidR="005D2047" w:rsidRDefault="005D2047">
            <w:pPr>
              <w:pStyle w:val="TAL"/>
              <w:rPr>
                <w:lang w:eastAsia="en-GB"/>
              </w:rPr>
            </w:pPr>
            <w:r>
              <w:t>AMF</w:t>
            </w:r>
          </w:p>
        </w:tc>
      </w:tr>
      <w:tr w:rsidR="005D2047" w14:paraId="474BC364" w14:textId="77777777" w:rsidTr="005D2047">
        <w:tc>
          <w:tcPr>
            <w:tcW w:w="2223" w:type="dxa"/>
            <w:tcBorders>
              <w:top w:val="nil"/>
              <w:left w:val="single" w:sz="4" w:space="0" w:color="auto"/>
              <w:bottom w:val="nil"/>
              <w:right w:val="single" w:sz="4" w:space="0" w:color="auto"/>
            </w:tcBorders>
          </w:tcPr>
          <w:p w14:paraId="78EECBD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7777777" w:rsidR="005D2047" w:rsidRDefault="005D2047">
            <w:pPr>
              <w:pStyle w:val="TAL"/>
              <w:rPr>
                <w:lang w:eastAsia="en-GB"/>
              </w:rPr>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3F3A12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479FF81" w14:textId="77777777" w:rsidR="005D2047" w:rsidRDefault="005D2047">
            <w:pPr>
              <w:pStyle w:val="TAL"/>
              <w:rPr>
                <w:lang w:eastAsia="en-GB"/>
              </w:rPr>
            </w:pPr>
            <w:r>
              <w:t>AMF</w:t>
            </w:r>
          </w:p>
        </w:tc>
      </w:tr>
      <w:tr w:rsidR="005D2047" w14:paraId="449C3D63" w14:textId="77777777" w:rsidTr="005D2047">
        <w:tc>
          <w:tcPr>
            <w:tcW w:w="2223" w:type="dxa"/>
            <w:tcBorders>
              <w:top w:val="nil"/>
              <w:left w:val="single" w:sz="4" w:space="0" w:color="auto"/>
              <w:bottom w:val="nil"/>
              <w:right w:val="single" w:sz="4" w:space="0" w:color="auto"/>
            </w:tcBorders>
          </w:tcPr>
          <w:p w14:paraId="4093B0C4"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77777777" w:rsidR="005D2047" w:rsidRDefault="005D2047">
            <w:pPr>
              <w:pStyle w:val="TAL"/>
              <w:rPr>
                <w:lang w:eastAsia="en-GB"/>
              </w:rPr>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7E91D63"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5193F3F" w14:textId="77777777" w:rsidR="005D2047" w:rsidRDefault="005D2047">
            <w:pPr>
              <w:pStyle w:val="TAL"/>
              <w:rPr>
                <w:lang w:eastAsia="en-GB"/>
              </w:rPr>
            </w:pPr>
            <w:r>
              <w:t>AMF</w:t>
            </w:r>
          </w:p>
        </w:tc>
      </w:tr>
      <w:tr w:rsidR="005D2047" w14:paraId="7D6F81A5" w14:textId="77777777" w:rsidTr="005D2047">
        <w:tc>
          <w:tcPr>
            <w:tcW w:w="2223" w:type="dxa"/>
            <w:tcBorders>
              <w:top w:val="nil"/>
              <w:left w:val="single" w:sz="4" w:space="0" w:color="auto"/>
              <w:bottom w:val="nil"/>
              <w:right w:val="single" w:sz="4" w:space="0" w:color="auto"/>
            </w:tcBorders>
          </w:tcPr>
          <w:p w14:paraId="38EBCF3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77777777" w:rsidR="005D2047" w:rsidRDefault="005D2047">
            <w:pPr>
              <w:pStyle w:val="TAL"/>
              <w:rPr>
                <w:lang w:eastAsia="en-GB"/>
              </w:rPr>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A8EEA9C"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7CB4DAB" w14:textId="77777777" w:rsidR="005D2047" w:rsidRDefault="005D2047">
            <w:pPr>
              <w:pStyle w:val="TAL"/>
              <w:rPr>
                <w:lang w:eastAsia="en-GB"/>
              </w:rPr>
            </w:pPr>
            <w:r>
              <w:t>V-SMF/I-SMF</w:t>
            </w:r>
          </w:p>
        </w:tc>
      </w:tr>
      <w:tr w:rsidR="005D2047" w14:paraId="5D754468" w14:textId="77777777" w:rsidTr="005D2047">
        <w:tc>
          <w:tcPr>
            <w:tcW w:w="2223" w:type="dxa"/>
            <w:tcBorders>
              <w:top w:val="nil"/>
              <w:left w:val="single" w:sz="4" w:space="0" w:color="auto"/>
              <w:bottom w:val="nil"/>
              <w:right w:val="single" w:sz="4" w:space="0" w:color="auto"/>
            </w:tcBorders>
          </w:tcPr>
          <w:p w14:paraId="39CD7FB1"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77777777" w:rsidR="005D2047" w:rsidRDefault="005D2047">
            <w:pPr>
              <w:pStyle w:val="TAL"/>
              <w:rPr>
                <w:lang w:eastAsia="en-GB"/>
              </w:rPr>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5A122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7707DB" w14:textId="77777777" w:rsidR="005D2047" w:rsidRDefault="005D2047">
            <w:pPr>
              <w:pStyle w:val="TAL"/>
              <w:rPr>
                <w:lang w:eastAsia="en-GB"/>
              </w:rPr>
            </w:pPr>
            <w:r>
              <w:t>AMF, V-SMF/I-SMF, SMF</w:t>
            </w:r>
          </w:p>
        </w:tc>
      </w:tr>
      <w:tr w:rsidR="005D2047" w14:paraId="38D918F1" w14:textId="77777777" w:rsidTr="005D2047">
        <w:tc>
          <w:tcPr>
            <w:tcW w:w="2223" w:type="dxa"/>
            <w:tcBorders>
              <w:top w:val="nil"/>
              <w:left w:val="single" w:sz="4" w:space="0" w:color="auto"/>
              <w:bottom w:val="nil"/>
              <w:right w:val="single" w:sz="4" w:space="0" w:color="auto"/>
            </w:tcBorders>
          </w:tcPr>
          <w:p w14:paraId="76CE408A"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77777777" w:rsidR="005D2047" w:rsidRDefault="005D2047">
            <w:pPr>
              <w:pStyle w:val="TAL"/>
              <w:rPr>
                <w:lang w:eastAsia="en-GB"/>
              </w:rPr>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C79183"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D2613F8" w14:textId="77777777" w:rsidR="005D2047" w:rsidRDefault="005D2047">
            <w:pPr>
              <w:pStyle w:val="TAL"/>
              <w:rPr>
                <w:lang w:eastAsia="en-GB"/>
              </w:rPr>
            </w:pPr>
            <w:r>
              <w:t>SMF</w:t>
            </w:r>
          </w:p>
        </w:tc>
      </w:tr>
      <w:tr w:rsidR="005D2047" w14:paraId="540C4830" w14:textId="77777777" w:rsidTr="005D2047">
        <w:tc>
          <w:tcPr>
            <w:tcW w:w="2223" w:type="dxa"/>
            <w:tcBorders>
              <w:top w:val="nil"/>
              <w:left w:val="single" w:sz="4" w:space="0" w:color="auto"/>
              <w:bottom w:val="nil"/>
              <w:right w:val="single" w:sz="4" w:space="0" w:color="auto"/>
            </w:tcBorders>
          </w:tcPr>
          <w:p w14:paraId="7B9E9529"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77777777" w:rsidR="005D2047" w:rsidRDefault="005D2047">
            <w:pPr>
              <w:pStyle w:val="TAL"/>
              <w:rPr>
                <w:lang w:eastAsia="en-GB"/>
              </w:rPr>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84050A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6632195" w14:textId="77777777" w:rsidR="005D2047" w:rsidRDefault="005D2047">
            <w:pPr>
              <w:pStyle w:val="TAL"/>
              <w:rPr>
                <w:lang w:eastAsia="en-GB"/>
              </w:rPr>
            </w:pPr>
            <w:r>
              <w:t>AMF</w:t>
            </w:r>
          </w:p>
        </w:tc>
      </w:tr>
      <w:tr w:rsidR="005D2047" w14:paraId="1B28A17B" w14:textId="77777777" w:rsidTr="005D2047">
        <w:tc>
          <w:tcPr>
            <w:tcW w:w="2223" w:type="dxa"/>
            <w:tcBorders>
              <w:top w:val="nil"/>
              <w:left w:val="single" w:sz="4" w:space="0" w:color="auto"/>
              <w:bottom w:val="nil"/>
              <w:right w:val="single" w:sz="4" w:space="0" w:color="auto"/>
            </w:tcBorders>
          </w:tcPr>
          <w:p w14:paraId="763A4B6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77777777" w:rsidR="005D2047" w:rsidRDefault="005D2047">
            <w:pPr>
              <w:pStyle w:val="TAL"/>
              <w:rPr>
                <w:lang w:eastAsia="en-GB"/>
              </w:rPr>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AEC6B6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E19547" w14:textId="77777777" w:rsidR="005D2047" w:rsidRDefault="005D2047">
            <w:pPr>
              <w:pStyle w:val="TAL"/>
              <w:rPr>
                <w:lang w:eastAsia="en-GB"/>
              </w:rPr>
            </w:pPr>
            <w:r>
              <w:t>V-SMF/I-SMF</w:t>
            </w:r>
          </w:p>
        </w:tc>
      </w:tr>
      <w:tr w:rsidR="005D2047" w14:paraId="0B78F38A" w14:textId="77777777" w:rsidTr="005D2047">
        <w:tc>
          <w:tcPr>
            <w:tcW w:w="2223" w:type="dxa"/>
            <w:tcBorders>
              <w:top w:val="nil"/>
              <w:left w:val="single" w:sz="4" w:space="0" w:color="auto"/>
              <w:bottom w:val="single" w:sz="4" w:space="0" w:color="auto"/>
              <w:right w:val="single" w:sz="4" w:space="0" w:color="auto"/>
            </w:tcBorders>
          </w:tcPr>
          <w:p w14:paraId="00C7B99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77777777" w:rsidR="005D2047" w:rsidRDefault="005D2047">
            <w:pPr>
              <w:pStyle w:val="TAL"/>
              <w:rPr>
                <w:lang w:eastAsia="en-GB"/>
              </w:rPr>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EC0CC7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71027A" w14:textId="77777777" w:rsidR="005D2047" w:rsidRDefault="005D2047">
            <w:pPr>
              <w:pStyle w:val="TAL"/>
              <w:rPr>
                <w:lang w:eastAsia="en-GB"/>
              </w:rPr>
            </w:pPr>
            <w:r>
              <w:t>SMF, H-SMF</w:t>
            </w:r>
          </w:p>
        </w:tc>
      </w:tr>
      <w:tr w:rsidR="005D2047" w14:paraId="0E0E4525" w14:textId="77777777" w:rsidTr="005D2047">
        <w:tc>
          <w:tcPr>
            <w:tcW w:w="2223" w:type="dxa"/>
            <w:tcBorders>
              <w:top w:val="single" w:sz="4" w:space="0" w:color="auto"/>
              <w:left w:val="single" w:sz="4" w:space="0" w:color="auto"/>
              <w:bottom w:val="nil"/>
              <w:right w:val="single" w:sz="4" w:space="0" w:color="auto"/>
            </w:tcBorders>
            <w:hideMark/>
          </w:tcPr>
          <w:p w14:paraId="3A23BA4B" w14:textId="77777777" w:rsidR="005D2047" w:rsidRDefault="005D2047">
            <w:pPr>
              <w:pStyle w:val="TAL"/>
              <w:rPr>
                <w:lang w:eastAsia="en-GB"/>
              </w:rPr>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07AE9BD4" w14:textId="77777777" w:rsidR="005D2047" w:rsidRDefault="005D2047">
            <w:pPr>
              <w:pStyle w:val="TAL"/>
              <w:rPr>
                <w:lang w:eastAsia="en-GB"/>
              </w:rPr>
            </w:pPr>
            <w:r>
              <w:t>Subscribe</w:t>
            </w:r>
          </w:p>
        </w:tc>
        <w:tc>
          <w:tcPr>
            <w:tcW w:w="1988" w:type="dxa"/>
            <w:tcBorders>
              <w:top w:val="single" w:sz="4" w:space="0" w:color="auto"/>
              <w:left w:val="single" w:sz="4" w:space="0" w:color="auto"/>
              <w:bottom w:val="nil"/>
              <w:right w:val="single" w:sz="4" w:space="0" w:color="auto"/>
            </w:tcBorders>
            <w:hideMark/>
          </w:tcPr>
          <w:p w14:paraId="509CB98E"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7875680" w14:textId="621E43C0" w:rsidR="005D2047" w:rsidRDefault="005D2047">
            <w:pPr>
              <w:pStyle w:val="TAL"/>
              <w:rPr>
                <w:lang w:eastAsia="zh-CN"/>
              </w:rPr>
            </w:pPr>
            <w:r>
              <w:t>NEF, AMF, NWDAF, SMF</w:t>
            </w:r>
            <w:ins w:id="43" w:author="CATT_dxy" w:date="2024-11-07T16:16:00Z">
              <w:r w:rsidR="00D02AAD">
                <w:rPr>
                  <w:rFonts w:hint="eastAsia"/>
                  <w:lang w:eastAsia="zh-CN"/>
                </w:rPr>
                <w:t>, EIF</w:t>
              </w:r>
            </w:ins>
          </w:p>
        </w:tc>
      </w:tr>
      <w:tr w:rsidR="005D2047" w14:paraId="3BF8C90C" w14:textId="77777777" w:rsidTr="005D2047">
        <w:tc>
          <w:tcPr>
            <w:tcW w:w="2223" w:type="dxa"/>
            <w:tcBorders>
              <w:top w:val="nil"/>
              <w:left w:val="single" w:sz="4" w:space="0" w:color="auto"/>
              <w:bottom w:val="nil"/>
              <w:right w:val="single" w:sz="4" w:space="0" w:color="auto"/>
            </w:tcBorders>
          </w:tcPr>
          <w:p w14:paraId="547F4B58"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7777777" w:rsidR="005D2047" w:rsidRDefault="005D2047">
            <w:pPr>
              <w:pStyle w:val="TAL"/>
              <w:rPr>
                <w:lang w:eastAsia="en-GB"/>
              </w:rPr>
            </w:pPr>
            <w:r>
              <w:t>Unsubscribe</w:t>
            </w:r>
          </w:p>
        </w:tc>
        <w:tc>
          <w:tcPr>
            <w:tcW w:w="1988" w:type="dxa"/>
            <w:tcBorders>
              <w:top w:val="nil"/>
              <w:left w:val="single" w:sz="4" w:space="0" w:color="auto"/>
              <w:bottom w:val="nil"/>
              <w:right w:val="single" w:sz="4" w:space="0" w:color="auto"/>
            </w:tcBorders>
          </w:tcPr>
          <w:p w14:paraId="1C58900F"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785ECFE3" w:rsidR="005D2047" w:rsidRDefault="005D2047">
            <w:pPr>
              <w:pStyle w:val="TAL"/>
              <w:rPr>
                <w:lang w:eastAsia="zh-CN"/>
              </w:rPr>
            </w:pPr>
            <w:r>
              <w:t>NEF, AMF, NWDAF, SMF</w:t>
            </w:r>
            <w:ins w:id="44" w:author="CATT_dxy" w:date="2024-11-07T16:16:00Z">
              <w:r w:rsidR="00D02AAD">
                <w:rPr>
                  <w:rFonts w:hint="eastAsia"/>
                  <w:lang w:eastAsia="zh-CN"/>
                </w:rPr>
                <w:t>, EIF</w:t>
              </w:r>
            </w:ins>
          </w:p>
        </w:tc>
      </w:tr>
      <w:tr w:rsidR="005D2047" w14:paraId="2EB5296C" w14:textId="77777777" w:rsidTr="005D2047">
        <w:tc>
          <w:tcPr>
            <w:tcW w:w="2223" w:type="dxa"/>
            <w:tcBorders>
              <w:top w:val="nil"/>
              <w:left w:val="single" w:sz="4" w:space="0" w:color="auto"/>
              <w:bottom w:val="nil"/>
              <w:right w:val="single" w:sz="4" w:space="0" w:color="auto"/>
            </w:tcBorders>
          </w:tcPr>
          <w:p w14:paraId="52459445"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77777777" w:rsidR="005D2047" w:rsidRDefault="005D2047">
            <w:pPr>
              <w:pStyle w:val="TAL"/>
              <w:rPr>
                <w:lang w:eastAsia="en-GB"/>
              </w:rPr>
            </w:pPr>
            <w:r>
              <w:t>Notify</w:t>
            </w:r>
          </w:p>
        </w:tc>
        <w:tc>
          <w:tcPr>
            <w:tcW w:w="1988" w:type="dxa"/>
            <w:tcBorders>
              <w:top w:val="nil"/>
              <w:left w:val="single" w:sz="4" w:space="0" w:color="auto"/>
              <w:bottom w:val="nil"/>
              <w:right w:val="single" w:sz="4" w:space="0" w:color="auto"/>
            </w:tcBorders>
          </w:tcPr>
          <w:p w14:paraId="47CF0C60"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BC41920" w:rsidR="005D2047" w:rsidRDefault="005D2047">
            <w:pPr>
              <w:pStyle w:val="TAL"/>
              <w:rPr>
                <w:lang w:eastAsia="zh-CN"/>
              </w:rPr>
            </w:pPr>
            <w:r>
              <w:t>NEF, AMF, NWDAF</w:t>
            </w:r>
            <w:ins w:id="45" w:author="CATT_dxy" w:date="2024-11-07T16:17:00Z">
              <w:r w:rsidR="00D02AAD">
                <w:rPr>
                  <w:rFonts w:hint="eastAsia"/>
                  <w:lang w:eastAsia="zh-CN"/>
                </w:rPr>
                <w:t>, EIF</w:t>
              </w:r>
            </w:ins>
          </w:p>
        </w:tc>
      </w:tr>
      <w:tr w:rsidR="005D2047" w14:paraId="7E20A278" w14:textId="77777777" w:rsidTr="005D2047">
        <w:tc>
          <w:tcPr>
            <w:tcW w:w="2223" w:type="dxa"/>
            <w:tcBorders>
              <w:top w:val="nil"/>
              <w:left w:val="single" w:sz="4" w:space="0" w:color="auto"/>
              <w:bottom w:val="single" w:sz="4" w:space="0" w:color="auto"/>
              <w:right w:val="single" w:sz="4" w:space="0" w:color="auto"/>
            </w:tcBorders>
          </w:tcPr>
          <w:p w14:paraId="7702EDEC"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77777777" w:rsidR="005D2047" w:rsidRDefault="005D2047">
            <w:pPr>
              <w:pStyle w:val="TAL"/>
              <w:rPr>
                <w:lang w:eastAsia="en-GB"/>
              </w:rPr>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1385AD03"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77777777" w:rsidR="005D2047" w:rsidRDefault="005D2047">
            <w:pPr>
              <w:pStyle w:val="TAL"/>
              <w:rPr>
                <w:lang w:eastAsia="en-GB"/>
              </w:rPr>
            </w:pPr>
            <w:r>
              <w:t>AF</w:t>
            </w:r>
          </w:p>
        </w:tc>
      </w:tr>
      <w:tr w:rsidR="005D2047" w14:paraId="44414301"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4505CAC8" w14:textId="77777777" w:rsidR="005D2047" w:rsidRDefault="005D2047">
            <w:pPr>
              <w:pStyle w:val="TAL"/>
              <w:rPr>
                <w:lang w:eastAsia="en-GB"/>
              </w:rPr>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A4137CC" w14:textId="77777777" w:rsidR="005D2047" w:rsidRDefault="005D2047">
            <w:pPr>
              <w:pStyle w:val="TAL"/>
              <w:rPr>
                <w:lang w:eastAsia="en-GB"/>
              </w:rPr>
            </w:pPr>
            <w:r>
              <w:t>Delivery</w:t>
            </w:r>
          </w:p>
        </w:tc>
        <w:tc>
          <w:tcPr>
            <w:tcW w:w="1988" w:type="dxa"/>
            <w:tcBorders>
              <w:top w:val="single" w:sz="4" w:space="0" w:color="auto"/>
              <w:left w:val="single" w:sz="4" w:space="0" w:color="auto"/>
              <w:bottom w:val="single" w:sz="4" w:space="0" w:color="auto"/>
              <w:right w:val="single" w:sz="4" w:space="0" w:color="auto"/>
            </w:tcBorders>
            <w:hideMark/>
          </w:tcPr>
          <w:p w14:paraId="0306381F"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A3BAC8" w14:textId="77777777" w:rsidR="005D2047" w:rsidRDefault="005D2047">
            <w:pPr>
              <w:pStyle w:val="TAL"/>
              <w:rPr>
                <w:lang w:eastAsia="en-GB"/>
              </w:rPr>
            </w:pPr>
            <w:r>
              <w:t>NEF</w:t>
            </w:r>
          </w:p>
        </w:tc>
      </w:tr>
      <w:tr w:rsidR="005D2047" w14:paraId="2958B5AF"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16B45EA0" w14:textId="77777777" w:rsidR="005D2047" w:rsidRDefault="005D2047">
            <w:pPr>
              <w:pStyle w:val="TAL"/>
              <w:rPr>
                <w:lang w:eastAsia="en-GB"/>
              </w:rPr>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09ECAC3" w14:textId="77777777" w:rsidR="005D2047" w:rsidRDefault="005D2047">
            <w:pPr>
              <w:pStyle w:val="TAL"/>
              <w:rPr>
                <w:lang w:eastAsia="en-GB"/>
              </w:rPr>
            </w:pPr>
            <w:r>
              <w:t>Notify</w:t>
            </w:r>
          </w:p>
        </w:tc>
        <w:tc>
          <w:tcPr>
            <w:tcW w:w="1988" w:type="dxa"/>
            <w:tcBorders>
              <w:top w:val="single" w:sz="4" w:space="0" w:color="auto"/>
              <w:left w:val="single" w:sz="4" w:space="0" w:color="auto"/>
              <w:bottom w:val="single" w:sz="4" w:space="0" w:color="auto"/>
              <w:right w:val="single" w:sz="4" w:space="0" w:color="auto"/>
            </w:tcBorders>
            <w:hideMark/>
          </w:tcPr>
          <w:p w14:paraId="06D55BE2"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23293B1" w14:textId="77777777" w:rsidR="005D2047" w:rsidRDefault="005D2047">
            <w:pPr>
              <w:pStyle w:val="TAL"/>
              <w:rPr>
                <w:lang w:eastAsia="en-GB"/>
              </w:rPr>
            </w:pPr>
            <w:r>
              <w:t>NEF</w:t>
            </w:r>
          </w:p>
        </w:tc>
      </w:tr>
    </w:tbl>
    <w:p w14:paraId="2F9839FE" w14:textId="77777777" w:rsidR="005D2047" w:rsidRDefault="005D2047">
      <w:pPr>
        <w:rPr>
          <w:noProof/>
          <w:lang w:eastAsia="zh-CN"/>
        </w:rPr>
      </w:pPr>
    </w:p>
    <w:p w14:paraId="0C3FC6F6" w14:textId="77777777" w:rsidR="00020BBA" w:rsidRPr="001E23FE" w:rsidRDefault="00020BBA" w:rsidP="00020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46" w:name="_Toc178072460"/>
      <w:bookmarkStart w:id="47" w:name="_Toc51835278"/>
      <w:bookmarkStart w:id="48" w:name="_Toc47593191"/>
      <w:bookmarkStart w:id="49" w:name="_Toc45193559"/>
      <w:bookmarkStart w:id="50" w:name="_Toc36192454"/>
      <w:bookmarkStart w:id="51" w:name="_Toc27895351"/>
      <w:bookmarkStart w:id="52" w:name="_Toc20204644"/>
      <w:r>
        <w:t>5.2.8.3.1</w:t>
      </w:r>
      <w:r>
        <w:tab/>
        <w:t>General</w:t>
      </w:r>
      <w:bookmarkEnd w:id="46"/>
      <w:bookmarkEnd w:id="47"/>
      <w:bookmarkEnd w:id="48"/>
      <w:bookmarkEnd w:id="49"/>
      <w:bookmarkEnd w:id="50"/>
      <w:bookmarkEnd w:id="51"/>
      <w:bookmarkEnd w:id="52"/>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6A15B2C7" w:rsidR="00C06F3C" w:rsidRDefault="00C06F3C" w:rsidP="001A7B14">
      <w:pPr>
        <w:pStyle w:val="B1"/>
        <w:rPr>
          <w:ins w:id="53" w:author="CATT_dxy" w:date="2024-11-07T16:28:00Z"/>
          <w:lang w:eastAsia="zh-CN"/>
        </w:rPr>
      </w:pPr>
      <w:ins w:id="54" w:author="CATT_dxy" w:date="2024-11-07T16:29:00Z">
        <w:r>
          <w:rPr>
            <w:rFonts w:hint="eastAsia"/>
            <w:lang w:eastAsia="zh-CN"/>
          </w:rPr>
          <w:t>-</w:t>
        </w:r>
        <w:r>
          <w:rPr>
            <w:rFonts w:hint="eastAsia"/>
            <w:lang w:eastAsia="zh-CN"/>
          </w:rPr>
          <w:tab/>
          <w:t>Allow the</w:t>
        </w:r>
      </w:ins>
      <w:ins w:id="55" w:author="CATT_dxy" w:date="2024-11-07T16:28:00Z">
        <w:r>
          <w:rPr>
            <w:rFonts w:hint="eastAsia"/>
          </w:rPr>
          <w:t xml:space="preserve"> EIF </w:t>
        </w:r>
      </w:ins>
      <w:ins w:id="56" w:author="CATT_dxy" w:date="2024-11-07T16:29:00Z">
        <w:r>
          <w:t xml:space="preserve">to collect data </w:t>
        </w:r>
      </w:ins>
      <w:ins w:id="57" w:author="CATT_dxy1" w:date="2025-01-13T11:34:00Z">
        <w:r w:rsidR="006B30F1">
          <w:rPr>
            <w:rFonts w:hint="eastAsia"/>
            <w:lang w:eastAsia="zh-CN"/>
          </w:rPr>
          <w:t xml:space="preserve">from </w:t>
        </w:r>
      </w:ins>
      <w:ins w:id="58" w:author="CATT_dxy1" w:date="2025-01-13T13:22:00Z">
        <w:r w:rsidR="00E026FD">
          <w:rPr>
            <w:rFonts w:hint="eastAsia"/>
            <w:lang w:eastAsia="zh-CN"/>
          </w:rPr>
          <w:t xml:space="preserve">SMF and </w:t>
        </w:r>
      </w:ins>
      <w:ins w:id="59" w:author="CATT_dxy1" w:date="2025-01-13T11:34:00Z">
        <w:r w:rsidR="006B30F1">
          <w:rPr>
            <w:rFonts w:hint="eastAsia"/>
            <w:lang w:eastAsia="zh-CN"/>
          </w:rPr>
          <w:t xml:space="preserve">UPF (via SMF) </w:t>
        </w:r>
      </w:ins>
      <w:ins w:id="60" w:author="CATT_dxy" w:date="2024-11-07T16:28:00Z">
        <w:r>
          <w:rPr>
            <w:rFonts w:hint="eastAsia"/>
          </w:rPr>
          <w:t xml:space="preserve">for energy consumption information calculation and exposure as </w:t>
        </w:r>
      </w:ins>
      <w:ins w:id="61" w:author="CATT_dxy" w:date="2024-11-07T16:32:00Z">
        <w:r w:rsidR="00AE7B7A">
          <w:t xml:space="preserve">specified </w:t>
        </w:r>
      </w:ins>
      <w:ins w:id="62" w:author="CATT_dxy" w:date="2024-11-07T16:28:00Z">
        <w:r>
          <w:t>in clause </w:t>
        </w:r>
        <w:r>
          <w:rPr>
            <w:rFonts w:hint="eastAsia"/>
          </w:rPr>
          <w:t>5.</w:t>
        </w:r>
      </w:ins>
      <w:ins w:id="63" w:author="CATT_dxy1" w:date="2025-01-13T13:22:00Z">
        <w:r w:rsidR="00161D2F">
          <w:rPr>
            <w:rFonts w:hint="eastAsia"/>
            <w:lang w:eastAsia="zh-CN"/>
          </w:rPr>
          <w:t>51</w:t>
        </w:r>
      </w:ins>
      <w:ins w:id="64" w:author="CATT_dxy" w:date="2024-11-07T16:28:00Z">
        <w:r>
          <w:rPr>
            <w:rFonts w:hint="eastAsia"/>
          </w:rPr>
          <w:t>.2 of</w:t>
        </w:r>
        <w:r w:rsidRPr="000306D7">
          <w:t xml:space="preserve"> </w:t>
        </w:r>
        <w:r>
          <w:t>TS 23.501 [2]</w:t>
        </w:r>
      </w:ins>
      <w:ins w:id="65" w:author="CATT_dxy" w:date="2024-11-07T16:30:00Z">
        <w:r>
          <w:rPr>
            <w:rFonts w:hint="eastAsia"/>
            <w:lang w:eastAsia="zh-CN"/>
          </w:rPr>
          <w:t xml:space="preserve"> </w:t>
        </w:r>
      </w:ins>
      <w:ins w:id="66" w:author="CATT_dxy" w:date="2024-11-07T16:31:00Z">
        <w:r>
          <w:rPr>
            <w:rFonts w:hint="eastAsia"/>
            <w:lang w:eastAsia="zh-CN"/>
          </w:rPr>
          <w:t xml:space="preserve">and </w:t>
        </w:r>
        <w:r>
          <w:t>clause 4.15.4.5</w:t>
        </w:r>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proofErr w:type="gramStart"/>
      <w:r>
        <w:rPr>
          <w:rFonts w:eastAsia="DengXian"/>
        </w:rPr>
        <w:lastRenderedPageBreak/>
        <w:t>-</w:t>
      </w:r>
      <w:r>
        <w:rPr>
          <w:rFonts w:eastAsia="DengXian"/>
        </w:rPr>
        <w:tab/>
        <w:t>UE IP address/Prefix.</w:t>
      </w:r>
      <w:proofErr w:type="gramEnd"/>
    </w:p>
    <w:p w14:paraId="2A521F21" w14:textId="4E8ABE0F" w:rsidR="001A7B14" w:rsidRDefault="001A7B14" w:rsidP="001A7B14">
      <w:pPr>
        <w:pStyle w:val="B1"/>
        <w:rPr>
          <w:rFonts w:eastAsia="DengXian"/>
        </w:rPr>
      </w:pPr>
      <w:r>
        <w:rPr>
          <w:rFonts w:eastAsia="DengXian"/>
        </w:rPr>
        <w:t>-</w:t>
      </w:r>
      <w:r>
        <w:rPr>
          <w:rFonts w:eastAsia="DengXian"/>
        </w:rPr>
        <w:tab/>
        <w:t>UP path change: a notification corresponding to this event is sent when the UE IP address / Prefix</w:t>
      </w:r>
      <w:ins w:id="67" w:author="CATT_dxy1" w:date="2025-01-13T13:25:00Z">
        <w:r w:rsidR="0047530A">
          <w:rPr>
            <w:rFonts w:eastAsia="DengXian" w:hint="eastAsia"/>
            <w:lang w:eastAsia="zh-CN"/>
          </w:rPr>
          <w:t>,</w:t>
        </w:r>
      </w:ins>
      <w:r>
        <w:rPr>
          <w:rFonts w:eastAsia="DengXian"/>
        </w:rPr>
        <w:t xml:space="preserve"> </w:t>
      </w:r>
      <w:del w:id="68" w:author="CATT_dxy1" w:date="2025-01-13T13:25:00Z">
        <w:r w:rsidDel="0047530A">
          <w:rPr>
            <w:rFonts w:eastAsia="DengXian"/>
          </w:rPr>
          <w:delText xml:space="preserve">and / or </w:delText>
        </w:r>
      </w:del>
      <w:r>
        <w:rPr>
          <w:rFonts w:eastAsia="DengXian"/>
        </w:rPr>
        <w:t>DNAI</w:t>
      </w:r>
      <w:del w:id="69" w:author="CATT_dxy1" w:date="2025-01-13T13:25:00Z">
        <w:r w:rsidDel="0047530A">
          <w:rPr>
            <w:rFonts w:eastAsia="DengXian"/>
          </w:rPr>
          <w:delText xml:space="preserve"> and /or</w:delText>
        </w:r>
      </w:del>
      <w:ins w:id="70" w:author="CATT_dxy1" w:date="2025-01-13T13:25:00Z">
        <w:r w:rsidR="0047530A">
          <w:rPr>
            <w:rFonts w:eastAsia="DengXian" w:hint="eastAsia"/>
            <w:lang w:eastAsia="zh-CN"/>
          </w:rPr>
          <w:t>,</w:t>
        </w:r>
      </w:ins>
      <w:r>
        <w:rPr>
          <w:rFonts w:eastAsia="DengXian"/>
        </w:rPr>
        <w:t xml:space="preserve"> the N6 traffic routing information </w:t>
      </w:r>
      <w:ins w:id="71" w:author="CATT_dxy1" w:date="2025-01-13T13:25:00Z">
        <w:r w:rsidR="0047530A">
          <w:rPr>
            <w:rFonts w:eastAsia="DengXian" w:hint="eastAsia"/>
            <w:lang w:eastAsia="zh-CN"/>
          </w:rPr>
          <w:t xml:space="preserve">, </w:t>
        </w:r>
      </w:ins>
      <w:ins w:id="72" w:author="CATT_dxy" w:date="2024-11-07T16:15:00Z">
        <w:r w:rsidR="00D02AAD">
          <w:rPr>
            <w:rFonts w:eastAsia="DengXian" w:hint="eastAsia"/>
            <w:lang w:eastAsia="zh-CN"/>
          </w:rPr>
          <w:t>and/or</w:t>
        </w:r>
      </w:ins>
      <w:ins w:id="73" w:author="CATT_dxy1" w:date="2025-01-13T13:25:00Z">
        <w:r w:rsidR="0047530A">
          <w:rPr>
            <w:rFonts w:eastAsia="DengXian" w:hint="eastAsia"/>
            <w:lang w:eastAsia="zh-CN"/>
          </w:rPr>
          <w:t>,</w:t>
        </w:r>
      </w:ins>
      <w:ins w:id="74" w:author="CATT_dxy" w:date="2024-11-07T16:15:00Z">
        <w:r w:rsidR="00D02AAD">
          <w:rPr>
            <w:rFonts w:eastAsia="DengXian" w:hint="eastAsia"/>
            <w:lang w:eastAsia="zh-CN"/>
          </w:rPr>
          <w:t xml:space="preserve"> </w:t>
        </w:r>
      </w:ins>
      <w:proofErr w:type="spellStart"/>
      <w:ins w:id="75" w:author="CATT_dxy1" w:date="2025-01-13T14:10:00Z">
        <w:r w:rsidR="000339EC">
          <w:rPr>
            <w:rFonts w:eastAsia="DengXian" w:hint="eastAsia"/>
            <w:lang w:eastAsia="zh-CN"/>
          </w:rPr>
          <w:t>gNB</w:t>
        </w:r>
      </w:ins>
      <w:proofErr w:type="spellEnd"/>
      <w:ins w:id="76" w:author="CATT_dxy1" w:date="2025-01-13T13:24:00Z">
        <w:r w:rsidR="0047530A">
          <w:rPr>
            <w:rFonts w:eastAsia="DengXian" w:hint="eastAsia"/>
            <w:lang w:eastAsia="zh-CN"/>
          </w:rPr>
          <w:t xml:space="preserve"> and/or </w:t>
        </w:r>
      </w:ins>
      <w:ins w:id="77" w:author="CATT_dxy" w:date="2024-11-07T16:15:00Z">
        <w:r w:rsidR="00D02AAD">
          <w:rPr>
            <w:rFonts w:eastAsia="DengXian" w:hint="eastAsia"/>
            <w:lang w:eastAsia="zh-CN"/>
          </w:rPr>
          <w:t>UPF(s) involved in the UP path</w:t>
        </w:r>
      </w:ins>
      <w:ins w:id="78" w:author="CATT_dxy1" w:date="2025-01-13T13:26:00Z">
        <w:r w:rsidR="0047530A">
          <w:rPr>
            <w:rFonts w:eastAsia="DengXian" w:hint="eastAsia"/>
            <w:lang w:eastAsia="zh-CN"/>
          </w:rPr>
          <w:t>,</w:t>
        </w:r>
      </w:ins>
      <w:ins w:id="79" w:author="CATT_dxy" w:date="2024-11-07T16:15:00Z">
        <w:r w:rsidR="00D02AAD">
          <w:rPr>
            <w:rFonts w:eastAsia="DengXian" w:hint="eastAsia"/>
            <w:lang w:eastAsia="zh-CN"/>
          </w:rPr>
          <w:t xml:space="preserve"> </w:t>
        </w:r>
      </w:ins>
      <w:r>
        <w:rPr>
          <w:rFonts w:eastAsia="DengXian"/>
        </w:rPr>
        <w:t>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654117D6" w14:textId="77777777" w:rsidR="001A7B14" w:rsidRDefault="001A7B14" w:rsidP="001A7B14">
      <w:pPr>
        <w:pStyle w:val="B3"/>
        <w:rPr>
          <w:ins w:id="80" w:author="CATT_dxy" w:date="2024-11-07T16:16:00Z"/>
          <w:rFonts w:eastAsia="DengXian"/>
          <w:lang w:eastAsia="zh-CN"/>
        </w:rPr>
      </w:pPr>
      <w:r>
        <w:rPr>
          <w:rFonts w:eastAsia="DengXian"/>
        </w:rPr>
        <w:t>-</w:t>
      </w:r>
      <w:r>
        <w:rPr>
          <w:rFonts w:eastAsia="DengXian"/>
        </w:rPr>
        <w:tab/>
        <w:t>Change of common EAS.</w:t>
      </w:r>
    </w:p>
    <w:p w14:paraId="01A620AD" w14:textId="7E71138B" w:rsidR="00407975" w:rsidRDefault="00407975" w:rsidP="00407975">
      <w:pPr>
        <w:pStyle w:val="B3"/>
        <w:rPr>
          <w:ins w:id="81" w:author="CATT_dxy1" w:date="2025-01-13T13:29:00Z"/>
          <w:rFonts w:eastAsia="DengXian"/>
          <w:lang w:eastAsia="zh-CN"/>
        </w:rPr>
      </w:pPr>
      <w:ins w:id="82" w:author="CATT_dxy1" w:date="2025-01-13T13:29:00Z">
        <w:r>
          <w:rPr>
            <w:rFonts w:eastAsia="DengXian" w:hint="eastAsia"/>
            <w:lang w:eastAsia="zh-CN"/>
          </w:rPr>
          <w:t>-</w:t>
        </w:r>
        <w:r>
          <w:rPr>
            <w:rFonts w:eastAsia="DengXian" w:hint="eastAsia"/>
            <w:lang w:eastAsia="zh-CN"/>
          </w:rPr>
          <w:tab/>
        </w:r>
        <w:proofErr w:type="spellStart"/>
        <w:proofErr w:type="gramStart"/>
        <w:r>
          <w:rPr>
            <w:rFonts w:eastAsia="DengXian" w:hint="eastAsia"/>
            <w:lang w:eastAsia="zh-CN"/>
          </w:rPr>
          <w:t>gNB</w:t>
        </w:r>
        <w:proofErr w:type="spellEnd"/>
        <w:proofErr w:type="gramEnd"/>
        <w:r>
          <w:rPr>
            <w:rFonts w:eastAsia="DengXian" w:hint="eastAsia"/>
            <w:lang w:eastAsia="zh-CN"/>
          </w:rPr>
          <w:t xml:space="preserve"> ID.</w:t>
        </w:r>
      </w:ins>
    </w:p>
    <w:p w14:paraId="2111EF11" w14:textId="6436B511" w:rsidR="00D02AAD" w:rsidRDefault="00D02AAD" w:rsidP="001A7B14">
      <w:pPr>
        <w:pStyle w:val="B3"/>
        <w:rPr>
          <w:rFonts w:eastAsia="DengXian"/>
          <w:lang w:eastAsia="zh-CN"/>
        </w:rPr>
      </w:pPr>
      <w:ins w:id="83" w:author="CATT_dxy" w:date="2024-11-07T16:16:00Z">
        <w:r>
          <w:rPr>
            <w:rFonts w:eastAsia="DengXian" w:hint="eastAsia"/>
            <w:lang w:eastAsia="zh-CN"/>
          </w:rPr>
          <w:t>-</w:t>
        </w:r>
        <w:r>
          <w:rPr>
            <w:rFonts w:eastAsia="DengXian" w:hint="eastAsia"/>
            <w:lang w:eastAsia="zh-CN"/>
          </w:rPr>
          <w:tab/>
          <w:t>UPF ID</w:t>
        </w:r>
      </w:ins>
      <w:ins w:id="84" w:author="CATT_dxy1" w:date="2025-01-13T13:29:00Z">
        <w:r w:rsidR="00407975">
          <w:rPr>
            <w:rFonts w:eastAsia="DengXian" w:hint="eastAsia"/>
            <w:lang w:eastAsia="zh-CN"/>
          </w:rPr>
          <w:t>(s)</w:t>
        </w:r>
      </w:ins>
      <w:ins w:id="85" w:author="CATT_dxy" w:date="2024-11-07T16:16:00Z">
        <w:r>
          <w:rPr>
            <w:rFonts w:eastAsia="DengXian" w:hint="eastAsia"/>
            <w:lang w:eastAsia="zh-CN"/>
          </w:rPr>
          <w:t>.</w:t>
        </w:r>
      </w:ins>
    </w:p>
    <w:p w14:paraId="0D3C53B2" w14:textId="77777777" w:rsidR="001A7B14" w:rsidRDefault="001A7B14" w:rsidP="001A7B14">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1978D7FF" w14:textId="77777777" w:rsidR="001A7B14" w:rsidRDefault="001A7B14" w:rsidP="001A7B14">
      <w:pPr>
        <w:pStyle w:val="B1"/>
        <w:rPr>
          <w:rFonts w:eastAsia="DengXian"/>
        </w:rPr>
      </w:pPr>
      <w:r>
        <w:rPr>
          <w:rFonts w:eastAsia="DengXian"/>
        </w:rPr>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lastRenderedPageBreak/>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77777777" w:rsidR="001A7B14" w:rsidRDefault="001A7B14" w:rsidP="001A7B1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B9472A3" w14:textId="77777777"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lastRenderedPageBreak/>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EA20D6" w14:textId="77777777" w:rsidR="001A7B14" w:rsidRDefault="001A7B14" w:rsidP="001A7B14">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86" w:name="_CRTable5_2_8_3_11"/>
      <w:r>
        <w:lastRenderedPageBreak/>
        <w:t xml:space="preserve">Table </w:t>
      </w:r>
      <w:bookmarkEnd w:id="86"/>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259065A5" w14:textId="77777777" w:rsidR="005D2047" w:rsidRPr="001E23FE" w:rsidRDefault="005D2047" w:rsidP="005D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6484444" w14:textId="77777777" w:rsidR="005D2047" w:rsidRDefault="005D2047" w:rsidP="005D2047">
      <w:pPr>
        <w:pStyle w:val="4"/>
      </w:pPr>
      <w:bookmarkStart w:id="87" w:name="_Toc178072610"/>
      <w:r>
        <w:lastRenderedPageBreak/>
        <w:t>5.2.26.1</w:t>
      </w:r>
      <w:r>
        <w:tab/>
        <w:t>General</w:t>
      </w:r>
      <w:bookmarkEnd w:id="87"/>
    </w:p>
    <w:p w14:paraId="5D6FB9D2" w14:textId="77777777" w:rsidR="005D2047" w:rsidRDefault="005D2047" w:rsidP="005D2047">
      <w:r>
        <w:t>The following table shows the UPF Services and UPF Service Operations.</w:t>
      </w:r>
    </w:p>
    <w:p w14:paraId="22389451" w14:textId="77777777" w:rsidR="005D2047" w:rsidRDefault="005D2047" w:rsidP="005D2047">
      <w:pPr>
        <w:pStyle w:val="TH"/>
      </w:pPr>
      <w:bookmarkStart w:id="88" w:name="_CRTable5_2_26_11"/>
      <w:r>
        <w:t xml:space="preserve">Table </w:t>
      </w:r>
      <w:bookmarkEnd w:id="88"/>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775"/>
      </w:tblGrid>
      <w:tr w:rsidR="005D2047" w14:paraId="7CEFB3FA" w14:textId="77777777" w:rsidTr="00D26450">
        <w:trPr>
          <w:cantSplit/>
          <w:jc w:val="center"/>
        </w:trPr>
        <w:tc>
          <w:tcPr>
            <w:tcW w:w="2989" w:type="dxa"/>
            <w:tcBorders>
              <w:top w:val="single" w:sz="4" w:space="0" w:color="auto"/>
              <w:left w:val="single" w:sz="4" w:space="0" w:color="auto"/>
              <w:bottom w:val="single" w:sz="4" w:space="0" w:color="auto"/>
              <w:right w:val="single" w:sz="4" w:space="0" w:color="auto"/>
            </w:tcBorders>
            <w:hideMark/>
          </w:tcPr>
          <w:p w14:paraId="6F9EB7E5" w14:textId="77777777" w:rsidR="005D2047" w:rsidRDefault="005D2047">
            <w:pPr>
              <w:pStyle w:val="TAH"/>
              <w:rPr>
                <w:lang w:eastAsia="en-GB"/>
              </w:rPr>
            </w:pPr>
            <w:r>
              <w:t>Service Name</w:t>
            </w:r>
          </w:p>
        </w:tc>
        <w:tc>
          <w:tcPr>
            <w:tcW w:w="1773" w:type="dxa"/>
            <w:tcBorders>
              <w:top w:val="single" w:sz="4" w:space="0" w:color="auto"/>
              <w:left w:val="single" w:sz="4" w:space="0" w:color="auto"/>
              <w:bottom w:val="single" w:sz="4" w:space="0" w:color="auto"/>
              <w:right w:val="single" w:sz="4" w:space="0" w:color="auto"/>
            </w:tcBorders>
            <w:hideMark/>
          </w:tcPr>
          <w:p w14:paraId="3701CF8B" w14:textId="77777777" w:rsidR="005D2047" w:rsidRDefault="005D2047">
            <w:pPr>
              <w:pStyle w:val="TAH"/>
              <w:rPr>
                <w:lang w:eastAsia="en-GB"/>
              </w:rPr>
            </w:pPr>
            <w:r>
              <w:t>Service Operations</w:t>
            </w:r>
          </w:p>
        </w:tc>
        <w:tc>
          <w:tcPr>
            <w:tcW w:w="1973" w:type="dxa"/>
            <w:tcBorders>
              <w:top w:val="single" w:sz="4" w:space="0" w:color="auto"/>
              <w:left w:val="single" w:sz="4" w:space="0" w:color="auto"/>
              <w:bottom w:val="single" w:sz="4" w:space="0" w:color="auto"/>
              <w:right w:val="single" w:sz="4" w:space="0" w:color="auto"/>
            </w:tcBorders>
            <w:hideMark/>
          </w:tcPr>
          <w:p w14:paraId="5B83CB01" w14:textId="77777777" w:rsidR="005D2047" w:rsidRDefault="005D2047">
            <w:pPr>
              <w:pStyle w:val="TAH"/>
              <w:rPr>
                <w:lang w:eastAsia="en-GB"/>
              </w:rPr>
            </w:pPr>
            <w:r>
              <w:t>Operation Semantics</w:t>
            </w:r>
          </w:p>
        </w:tc>
        <w:tc>
          <w:tcPr>
            <w:tcW w:w="2775" w:type="dxa"/>
            <w:tcBorders>
              <w:top w:val="single" w:sz="4" w:space="0" w:color="auto"/>
              <w:left w:val="single" w:sz="4" w:space="0" w:color="auto"/>
              <w:bottom w:val="single" w:sz="4" w:space="0" w:color="auto"/>
              <w:right w:val="single" w:sz="4" w:space="0" w:color="auto"/>
            </w:tcBorders>
            <w:hideMark/>
          </w:tcPr>
          <w:p w14:paraId="6A0FD873" w14:textId="77777777" w:rsidR="005D2047" w:rsidRDefault="005D2047">
            <w:pPr>
              <w:pStyle w:val="TAH"/>
              <w:rPr>
                <w:lang w:eastAsia="en-GB"/>
              </w:rPr>
            </w:pPr>
            <w:r>
              <w:t>Example Consumer(s)</w:t>
            </w:r>
          </w:p>
        </w:tc>
      </w:tr>
      <w:tr w:rsidR="005D2047" w14:paraId="1F0BE861" w14:textId="77777777" w:rsidTr="00D26450">
        <w:trPr>
          <w:cantSplit/>
          <w:jc w:val="center"/>
        </w:trPr>
        <w:tc>
          <w:tcPr>
            <w:tcW w:w="2989" w:type="dxa"/>
            <w:tcBorders>
              <w:top w:val="single" w:sz="4" w:space="0" w:color="auto"/>
              <w:left w:val="single" w:sz="4" w:space="0" w:color="auto"/>
              <w:bottom w:val="nil"/>
              <w:right w:val="single" w:sz="4" w:space="0" w:color="auto"/>
            </w:tcBorders>
            <w:hideMark/>
          </w:tcPr>
          <w:p w14:paraId="12D875DC" w14:textId="77777777" w:rsidR="005D2047" w:rsidRDefault="005D2047">
            <w:pPr>
              <w:pStyle w:val="TAL"/>
              <w:rPr>
                <w:lang w:eastAsia="en-GB"/>
              </w:rPr>
            </w:pPr>
            <w:proofErr w:type="spellStart"/>
            <w:r>
              <w:t>Nupf_EventExposure</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152E2BF3" w14:textId="77777777" w:rsidR="005D2047" w:rsidRDefault="005D2047">
            <w:pPr>
              <w:pStyle w:val="TAL"/>
              <w:rPr>
                <w:lang w:eastAsia="en-GB"/>
              </w:rPr>
            </w:pPr>
            <w:r>
              <w:t>Notify</w:t>
            </w:r>
          </w:p>
        </w:tc>
        <w:tc>
          <w:tcPr>
            <w:tcW w:w="1973" w:type="dxa"/>
            <w:tcBorders>
              <w:top w:val="single" w:sz="4" w:space="0" w:color="auto"/>
              <w:left w:val="single" w:sz="4" w:space="0" w:color="auto"/>
              <w:bottom w:val="single" w:sz="4" w:space="0" w:color="auto"/>
              <w:right w:val="single" w:sz="4" w:space="0" w:color="auto"/>
            </w:tcBorders>
            <w:hideMark/>
          </w:tcPr>
          <w:p w14:paraId="2758D781"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16503B9E" w14:textId="14CD6FD9" w:rsidR="005D2047" w:rsidRDefault="005D2047">
            <w:pPr>
              <w:pStyle w:val="TAL"/>
              <w:rPr>
                <w:lang w:eastAsia="zh-CN"/>
              </w:rPr>
            </w:pPr>
            <w:r>
              <w:t>NEF, AF, NWDAF, TSNAF/DCCF/MFAF/TSCTSF</w:t>
            </w:r>
            <w:r w:rsidR="00FE42C3">
              <w:rPr>
                <w:rFonts w:hint="eastAsia"/>
                <w:lang w:eastAsia="zh-CN"/>
              </w:rPr>
              <w:t>, SMF</w:t>
            </w:r>
            <w:ins w:id="89" w:author="CATT_dxy" w:date="2024-11-07T16:18:00Z">
              <w:r w:rsidR="00D26450">
                <w:rPr>
                  <w:rFonts w:hint="eastAsia"/>
                  <w:lang w:eastAsia="zh-CN"/>
                </w:rPr>
                <w:t>, EIF</w:t>
              </w:r>
            </w:ins>
          </w:p>
        </w:tc>
      </w:tr>
      <w:tr w:rsidR="005D2047" w14:paraId="6CD35DC9" w14:textId="77777777" w:rsidTr="00D26450">
        <w:trPr>
          <w:cantSplit/>
          <w:jc w:val="center"/>
        </w:trPr>
        <w:tc>
          <w:tcPr>
            <w:tcW w:w="2989" w:type="dxa"/>
            <w:tcBorders>
              <w:top w:val="nil"/>
              <w:left w:val="single" w:sz="4" w:space="0" w:color="auto"/>
              <w:bottom w:val="nil"/>
              <w:right w:val="single" w:sz="4" w:space="0" w:color="auto"/>
            </w:tcBorders>
          </w:tcPr>
          <w:p w14:paraId="26DE8BC2" w14:textId="77777777" w:rsidR="005D2047" w:rsidRDefault="005D2047">
            <w:pPr>
              <w:pStyle w:val="TAL"/>
              <w:rPr>
                <w:lang w:eastAsia="en-GB"/>
              </w:rPr>
            </w:pPr>
          </w:p>
        </w:tc>
        <w:tc>
          <w:tcPr>
            <w:tcW w:w="1773" w:type="dxa"/>
            <w:tcBorders>
              <w:top w:val="single" w:sz="4" w:space="0" w:color="auto"/>
              <w:left w:val="single" w:sz="4" w:space="0" w:color="auto"/>
              <w:bottom w:val="single" w:sz="4" w:space="0" w:color="auto"/>
              <w:right w:val="single" w:sz="4" w:space="0" w:color="auto"/>
            </w:tcBorders>
            <w:hideMark/>
          </w:tcPr>
          <w:p w14:paraId="42A465FF" w14:textId="77777777" w:rsidR="005D2047" w:rsidRDefault="005D2047">
            <w:pPr>
              <w:pStyle w:val="TAL"/>
              <w:rPr>
                <w:lang w:eastAsia="en-GB"/>
              </w:rPr>
            </w:pPr>
            <w:r>
              <w:t>Subscribe</w:t>
            </w:r>
          </w:p>
        </w:tc>
        <w:tc>
          <w:tcPr>
            <w:tcW w:w="1973" w:type="dxa"/>
            <w:tcBorders>
              <w:top w:val="single" w:sz="4" w:space="0" w:color="auto"/>
              <w:left w:val="single" w:sz="4" w:space="0" w:color="auto"/>
              <w:bottom w:val="single" w:sz="4" w:space="0" w:color="auto"/>
              <w:right w:val="single" w:sz="4" w:space="0" w:color="auto"/>
            </w:tcBorders>
            <w:hideMark/>
          </w:tcPr>
          <w:p w14:paraId="37E9BD48"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1D0F3E3D" w14:textId="2A119503" w:rsidR="005D2047" w:rsidRDefault="005D2047">
            <w:pPr>
              <w:pStyle w:val="TAL"/>
              <w:rPr>
                <w:lang w:eastAsia="zh-CN"/>
              </w:rPr>
            </w:pPr>
            <w:r>
              <w:t>NWDAF/DCCF, SMF, AF, NEF</w:t>
            </w:r>
            <w:ins w:id="90" w:author="CATT_dxy" w:date="2024-11-07T16:18:00Z">
              <w:r w:rsidR="00D26450">
                <w:rPr>
                  <w:rFonts w:hint="eastAsia"/>
                  <w:lang w:eastAsia="zh-CN"/>
                </w:rPr>
                <w:t>, EIF</w:t>
              </w:r>
            </w:ins>
          </w:p>
        </w:tc>
      </w:tr>
      <w:tr w:rsidR="005D2047" w14:paraId="6E63DECB" w14:textId="77777777" w:rsidTr="00D26450">
        <w:trPr>
          <w:cantSplit/>
          <w:jc w:val="center"/>
        </w:trPr>
        <w:tc>
          <w:tcPr>
            <w:tcW w:w="2989" w:type="dxa"/>
            <w:tcBorders>
              <w:top w:val="nil"/>
              <w:left w:val="single" w:sz="4" w:space="0" w:color="auto"/>
              <w:bottom w:val="single" w:sz="4" w:space="0" w:color="auto"/>
              <w:right w:val="single" w:sz="4" w:space="0" w:color="auto"/>
            </w:tcBorders>
          </w:tcPr>
          <w:p w14:paraId="03C1C7A2" w14:textId="77777777" w:rsidR="005D2047" w:rsidRDefault="005D2047">
            <w:pPr>
              <w:pStyle w:val="TAL"/>
              <w:rPr>
                <w:lang w:eastAsia="en-GB"/>
              </w:rPr>
            </w:pPr>
          </w:p>
        </w:tc>
        <w:tc>
          <w:tcPr>
            <w:tcW w:w="1773" w:type="dxa"/>
            <w:tcBorders>
              <w:top w:val="single" w:sz="4" w:space="0" w:color="auto"/>
              <w:left w:val="single" w:sz="4" w:space="0" w:color="auto"/>
              <w:bottom w:val="single" w:sz="4" w:space="0" w:color="auto"/>
              <w:right w:val="single" w:sz="4" w:space="0" w:color="auto"/>
            </w:tcBorders>
            <w:hideMark/>
          </w:tcPr>
          <w:p w14:paraId="3C143CA3" w14:textId="77777777" w:rsidR="005D2047" w:rsidRDefault="005D2047">
            <w:pPr>
              <w:pStyle w:val="TAL"/>
              <w:rPr>
                <w:lang w:eastAsia="en-GB"/>
              </w:rPr>
            </w:pPr>
            <w:r>
              <w:t>Unsubscribe</w:t>
            </w:r>
          </w:p>
        </w:tc>
        <w:tc>
          <w:tcPr>
            <w:tcW w:w="1973" w:type="dxa"/>
            <w:tcBorders>
              <w:top w:val="single" w:sz="4" w:space="0" w:color="auto"/>
              <w:left w:val="single" w:sz="4" w:space="0" w:color="auto"/>
              <w:bottom w:val="single" w:sz="4" w:space="0" w:color="auto"/>
              <w:right w:val="single" w:sz="4" w:space="0" w:color="auto"/>
            </w:tcBorders>
            <w:hideMark/>
          </w:tcPr>
          <w:p w14:paraId="6F670830"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5EB20482" w14:textId="69D02501" w:rsidR="005D2047" w:rsidRDefault="005D2047">
            <w:pPr>
              <w:pStyle w:val="TAL"/>
              <w:rPr>
                <w:lang w:eastAsia="zh-CN"/>
              </w:rPr>
            </w:pPr>
            <w:r>
              <w:t>NWDAF/DCCF, SMF, AF, NEF</w:t>
            </w:r>
            <w:ins w:id="91" w:author="CATT_dxy" w:date="2024-11-07T16:18:00Z">
              <w:r w:rsidR="00D26450">
                <w:rPr>
                  <w:rFonts w:hint="eastAsia"/>
                  <w:lang w:eastAsia="zh-CN"/>
                </w:rPr>
                <w:t>, EIF</w:t>
              </w:r>
            </w:ins>
          </w:p>
        </w:tc>
      </w:tr>
      <w:tr w:rsidR="005D2047" w14:paraId="55CB609C" w14:textId="77777777" w:rsidTr="00D26450">
        <w:trPr>
          <w:cantSplit/>
          <w:jc w:val="center"/>
        </w:trPr>
        <w:tc>
          <w:tcPr>
            <w:tcW w:w="2989" w:type="dxa"/>
            <w:tcBorders>
              <w:top w:val="single" w:sz="4" w:space="0" w:color="auto"/>
              <w:left w:val="single" w:sz="4" w:space="0" w:color="auto"/>
              <w:bottom w:val="single" w:sz="4" w:space="0" w:color="auto"/>
              <w:right w:val="single" w:sz="4" w:space="0" w:color="auto"/>
            </w:tcBorders>
            <w:hideMark/>
          </w:tcPr>
          <w:p w14:paraId="0866FD59" w14:textId="77777777" w:rsidR="005D2047" w:rsidRDefault="005D2047">
            <w:pPr>
              <w:pStyle w:val="TAL"/>
              <w:rPr>
                <w:lang w:eastAsia="en-GB"/>
              </w:rPr>
            </w:pPr>
            <w:proofErr w:type="spellStart"/>
            <w:r>
              <w:t>Nupf_GetUEPrivateIPaddrAndIdentifiers</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211EC83" w14:textId="77777777" w:rsidR="005D2047" w:rsidRDefault="005D2047">
            <w:pPr>
              <w:pStyle w:val="TAL"/>
              <w:rPr>
                <w:lang w:eastAsia="en-GB"/>
              </w:rPr>
            </w:pPr>
            <w:r>
              <w:t>Get</w:t>
            </w:r>
          </w:p>
        </w:tc>
        <w:tc>
          <w:tcPr>
            <w:tcW w:w="1973" w:type="dxa"/>
            <w:tcBorders>
              <w:top w:val="single" w:sz="4" w:space="0" w:color="auto"/>
              <w:left w:val="single" w:sz="4" w:space="0" w:color="auto"/>
              <w:bottom w:val="single" w:sz="4" w:space="0" w:color="auto"/>
              <w:right w:val="single" w:sz="4" w:space="0" w:color="auto"/>
            </w:tcBorders>
            <w:hideMark/>
          </w:tcPr>
          <w:p w14:paraId="34AB4BBC" w14:textId="77777777" w:rsidR="005D2047" w:rsidRDefault="005D2047">
            <w:pPr>
              <w:pStyle w:val="TAL"/>
              <w:rPr>
                <w:lang w:eastAsia="en-GB"/>
              </w:rPr>
            </w:pPr>
            <w:r>
              <w:t>Request/Response</w:t>
            </w:r>
          </w:p>
        </w:tc>
        <w:tc>
          <w:tcPr>
            <w:tcW w:w="2775" w:type="dxa"/>
            <w:tcBorders>
              <w:top w:val="single" w:sz="4" w:space="0" w:color="auto"/>
              <w:left w:val="single" w:sz="4" w:space="0" w:color="auto"/>
              <w:bottom w:val="single" w:sz="4" w:space="0" w:color="auto"/>
              <w:right w:val="single" w:sz="4" w:space="0" w:color="auto"/>
            </w:tcBorders>
            <w:hideMark/>
          </w:tcPr>
          <w:p w14:paraId="2A854596" w14:textId="77777777" w:rsidR="005D2047" w:rsidRDefault="005D2047">
            <w:pPr>
              <w:pStyle w:val="TAL"/>
              <w:rPr>
                <w:lang w:eastAsia="en-GB"/>
              </w:rPr>
            </w:pPr>
            <w:r>
              <w:t>NEF</w:t>
            </w:r>
          </w:p>
        </w:tc>
      </w:tr>
    </w:tbl>
    <w:p w14:paraId="764627B2" w14:textId="77777777" w:rsidR="005D2047" w:rsidRDefault="005D2047" w:rsidP="005D2047">
      <w:pPr>
        <w:pStyle w:val="FP"/>
        <w:rPr>
          <w:lang w:eastAsia="zh-CN"/>
        </w:rPr>
      </w:pPr>
    </w:p>
    <w:p w14:paraId="14C0C78A" w14:textId="77777777" w:rsidR="003C0A7E" w:rsidRDefault="003C0A7E" w:rsidP="005D2047">
      <w:pPr>
        <w:pStyle w:val="FP"/>
        <w:rPr>
          <w:lang w:eastAsia="zh-CN"/>
        </w:rPr>
      </w:pPr>
    </w:p>
    <w:p w14:paraId="2FE8E5B3" w14:textId="77777777" w:rsidR="003C0A7E" w:rsidRPr="001E23FE" w:rsidRDefault="003C0A7E" w:rsidP="003C0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CR5_2_26_2"/>
      <w:bookmarkStart w:id="93" w:name="_CR5_2_26_2_1"/>
      <w:bookmarkStart w:id="94" w:name="_Toc178072612"/>
      <w:bookmarkEnd w:id="92"/>
      <w:bookmarkEnd w:id="9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B97E17D" w14:textId="77777777" w:rsidR="005D2047" w:rsidRDefault="005D2047" w:rsidP="005D2047">
      <w:pPr>
        <w:pStyle w:val="5"/>
      </w:pPr>
      <w:r>
        <w:t>5.2.26.2.1</w:t>
      </w:r>
      <w:r>
        <w:tab/>
        <w:t>General</w:t>
      </w:r>
      <w:bookmarkEnd w:id="94"/>
    </w:p>
    <w:p w14:paraId="2CB23BEC" w14:textId="77777777" w:rsidR="005D2047" w:rsidRDefault="005D2047" w:rsidP="005D2047">
      <w:r>
        <w:rPr>
          <w:b/>
          <w:bCs/>
        </w:rPr>
        <w:t>Service description:</w:t>
      </w:r>
      <w:r>
        <w:t xml:space="preserve"> This service can expose UPF related information to other NFs. There are several operations for this service:</w:t>
      </w:r>
    </w:p>
    <w:p w14:paraId="4CB19976" w14:textId="77777777" w:rsidR="005D2047" w:rsidRDefault="005D2047" w:rsidP="005D2047">
      <w:pPr>
        <w:pStyle w:val="B1"/>
      </w:pPr>
      <w:r>
        <w:t>-</w:t>
      </w:r>
      <w:r>
        <w:tab/>
        <w:t>Notifying events on the PDU Session to the NFs.</w:t>
      </w:r>
    </w:p>
    <w:p w14:paraId="54591DB5" w14:textId="77777777" w:rsidR="005D2047" w:rsidRDefault="005D2047" w:rsidP="005D2047">
      <w:pPr>
        <w:pStyle w:val="B1"/>
      </w:pPr>
      <w:r>
        <w:t>-</w:t>
      </w:r>
      <w:r>
        <w:tab/>
        <w:t>Allow consumer NFs to subscribe and unsubscribe for an Event ID on UPF.</w:t>
      </w:r>
    </w:p>
    <w:p w14:paraId="79D57A6C" w14:textId="77777777" w:rsidR="005D2047" w:rsidRDefault="005D2047" w:rsidP="005D2047">
      <w:r>
        <w:t>The following events can be notified to a NF consumer:</w:t>
      </w:r>
    </w:p>
    <w:p w14:paraId="0DC680FE" w14:textId="77777777" w:rsidR="005D2047" w:rsidRDefault="005D2047" w:rsidP="005D204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34F3837" w14:textId="77777777" w:rsidR="005D2047" w:rsidRDefault="005D2047" w:rsidP="005D2047">
      <w:pPr>
        <w:pStyle w:val="B1"/>
      </w:pPr>
      <w:r>
        <w:tab/>
        <w:t>Subscription to this event is always indirect via SMF. The subscription specifies the type of measurement that is being requested. A combination of the information listed below can be requested.</w:t>
      </w:r>
    </w:p>
    <w:p w14:paraId="612C4256" w14:textId="77777777" w:rsidR="005D2047" w:rsidRDefault="005D2047" w:rsidP="005D2047">
      <w:pPr>
        <w:pStyle w:val="B1"/>
      </w:pPr>
      <w:r>
        <w:tab/>
        <w:t>UPF and SMF interact using Session Reporting Rules as defined in clause 5.8.5.11 of TS 23.501 [2].</w:t>
      </w:r>
    </w:p>
    <w:p w14:paraId="79F9CB75" w14:textId="77777777" w:rsidR="005D2047" w:rsidRDefault="005D2047" w:rsidP="005D2047">
      <w:pPr>
        <w:pStyle w:val="B1"/>
      </w:pPr>
      <w:r>
        <w:tab/>
        <w:t>The event notification may contain following information:</w:t>
      </w:r>
    </w:p>
    <w:p w14:paraId="7EFF4F1F" w14:textId="77777777" w:rsidR="005D2047" w:rsidRDefault="005D2047" w:rsidP="005D2047">
      <w:pPr>
        <w:pStyle w:val="B2"/>
      </w:pPr>
      <w:r>
        <w:t>-</w:t>
      </w:r>
      <w:r>
        <w:tab/>
        <w:t>QoS monitoring result for the QoS monitoring parameter(s) defined in clause 5.45 of TS 23.501 [2], e.g. UL packet delay, DL packet delay, or round trip packet delay.</w:t>
      </w:r>
    </w:p>
    <w:p w14:paraId="238B4FA0" w14:textId="77777777" w:rsidR="005D2047" w:rsidRDefault="005D2047" w:rsidP="005D2047">
      <w:pPr>
        <w:pStyle w:val="B2"/>
      </w:pPr>
      <w:r>
        <w:t>-</w:t>
      </w:r>
      <w:r>
        <w:tab/>
        <w:t>Indication of QoS Flow associated with the default QoS Rule (if requested by SMF, see clause 4.15.4.5.1).</w:t>
      </w:r>
    </w:p>
    <w:p w14:paraId="327A6E3D" w14:textId="19F57F7E" w:rsidR="005D2047" w:rsidRDefault="005D2047" w:rsidP="005D2047">
      <w:pPr>
        <w:pStyle w:val="B1"/>
        <w:rPr>
          <w:lang w:eastAsia="zh-CN"/>
        </w:rPr>
      </w:pPr>
      <w:r>
        <w:t>-</w:t>
      </w:r>
      <w:r>
        <w:tab/>
        <w:t xml:space="preserve">User Data Usage Measures or User Data Usage Trends. These events provide information about traffic matching Event Filter Information (see below) for a user's PDU Session or for each PDU Session served by the UPF. </w:t>
      </w:r>
      <w:ins w:id="95" w:author="CATT_dxy1" w:date="2025-01-13T14:16:00Z">
        <w:r w:rsidR="0085466D">
          <w:t xml:space="preserve">User Data Usage Measures </w:t>
        </w:r>
      </w:ins>
      <w:ins w:id="96" w:author="CATT_dxy1" w:date="2025-01-13T14:17:00Z">
        <w:r w:rsidR="0085466D">
          <w:rPr>
            <w:rFonts w:hint="eastAsia"/>
            <w:lang w:eastAsia="zh-CN"/>
          </w:rPr>
          <w:t>and</w:t>
        </w:r>
      </w:ins>
      <w:ins w:id="97" w:author="CATT_dxy1" w:date="2025-01-13T14:16:00Z">
        <w:r w:rsidR="0085466D">
          <w:t xml:space="preserve"> User Data Usage Trends </w:t>
        </w:r>
      </w:ins>
      <w:del w:id="98" w:author="CATT_dxy1" w:date="2025-01-13T14:16:00Z">
        <w:r w:rsidDel="0085466D">
          <w:delText xml:space="preserve">It </w:delText>
        </w:r>
      </w:del>
      <w:r>
        <w:t>can be used for UPF Data Collection by NWDAF for analytics (see TS 23.288 [50]) as described in clause 4.15.4.5.</w:t>
      </w:r>
      <w:ins w:id="99" w:author="CATT_dxy" w:date="2024-11-07T16:20:00Z">
        <w:r w:rsidR="0085466D">
          <w:rPr>
            <w:rFonts w:hint="eastAsia"/>
            <w:lang w:eastAsia="zh-CN"/>
          </w:rPr>
          <w:t xml:space="preserve"> </w:t>
        </w:r>
      </w:ins>
      <w:ins w:id="100" w:author="CATT_dxy1" w:date="2025-01-13T14:17:00Z">
        <w:r w:rsidR="0085466D">
          <w:t>User Data Usage Measures</w:t>
        </w:r>
        <w:r w:rsidR="0085466D">
          <w:rPr>
            <w:rFonts w:hint="eastAsia"/>
            <w:lang w:eastAsia="zh-CN"/>
          </w:rPr>
          <w:t xml:space="preserve"> can be used</w:t>
        </w:r>
      </w:ins>
      <w:ins w:id="101" w:author="CATT_dxy" w:date="2024-11-07T16:20:00Z">
        <w:r w:rsidR="0085466D">
          <w:rPr>
            <w:rFonts w:hint="eastAsia"/>
            <w:lang w:eastAsia="zh-CN"/>
          </w:rPr>
          <w:t xml:space="preserve"> by EIF </w:t>
        </w:r>
      </w:ins>
      <w:ins w:id="102" w:author="CATT_dxy1" w:date="2025-01-13T14:17:00Z">
        <w:r w:rsidR="0085466D">
          <w:rPr>
            <w:rFonts w:hint="eastAsia"/>
            <w:lang w:eastAsia="zh-CN"/>
          </w:rPr>
          <w:t xml:space="preserve">to collect data from the UPF </w:t>
        </w:r>
      </w:ins>
      <w:ins w:id="103" w:author="CATT_dxy" w:date="2024-11-07T16:20:00Z">
        <w:r w:rsidR="0085466D">
          <w:rPr>
            <w:rFonts w:hint="eastAsia"/>
            <w:lang w:eastAsia="zh-CN"/>
          </w:rPr>
          <w:t>for energy</w:t>
        </w:r>
      </w:ins>
      <w:ins w:id="104" w:author="CATT_dxy" w:date="2024-11-07T16:21:00Z">
        <w:r w:rsidR="0085466D">
          <w:rPr>
            <w:rFonts w:hint="eastAsia"/>
            <w:lang w:eastAsia="zh-CN"/>
          </w:rPr>
          <w:t xml:space="preserve"> consumption information calculation </w:t>
        </w:r>
      </w:ins>
      <w:ins w:id="105" w:author="CATT_dxy" w:date="2024-11-07T16:26:00Z">
        <w:r w:rsidR="0085466D">
          <w:rPr>
            <w:rFonts w:hint="eastAsia"/>
            <w:lang w:eastAsia="zh-CN"/>
          </w:rPr>
          <w:t xml:space="preserve">and exposure </w:t>
        </w:r>
      </w:ins>
      <w:ins w:id="106" w:author="CATT_dxy" w:date="2024-11-07T16:21:00Z">
        <w:r w:rsidR="0085466D">
          <w:rPr>
            <w:rFonts w:hint="eastAsia"/>
            <w:lang w:eastAsia="zh-CN"/>
          </w:rPr>
          <w:t xml:space="preserve">as </w:t>
        </w:r>
        <w:r w:rsidR="0085466D">
          <w:t>described in clause </w:t>
        </w:r>
        <w:r w:rsidR="0085466D">
          <w:rPr>
            <w:rFonts w:hint="eastAsia"/>
            <w:lang w:eastAsia="zh-CN"/>
          </w:rPr>
          <w:t>5.</w:t>
        </w:r>
      </w:ins>
      <w:ins w:id="107" w:author="CATT_dxy1" w:date="2025-01-13T13:32:00Z">
        <w:r w:rsidR="0085466D">
          <w:rPr>
            <w:rFonts w:hint="eastAsia"/>
            <w:lang w:eastAsia="zh-CN"/>
          </w:rPr>
          <w:t>51</w:t>
        </w:r>
      </w:ins>
      <w:ins w:id="108" w:author="CATT_dxy" w:date="2024-11-07T16:21:00Z">
        <w:r w:rsidR="0085466D">
          <w:rPr>
            <w:rFonts w:hint="eastAsia"/>
            <w:lang w:eastAsia="zh-CN"/>
          </w:rPr>
          <w:t>.2 of</w:t>
        </w:r>
      </w:ins>
      <w:ins w:id="109" w:author="CATT_dxy" w:date="2024-11-07T16:22:00Z">
        <w:r w:rsidR="0085466D" w:rsidRPr="000306D7">
          <w:t xml:space="preserve"> </w:t>
        </w:r>
        <w:r w:rsidR="0085466D">
          <w:t>TS 23.501 [2]</w:t>
        </w:r>
      </w:ins>
      <w:ins w:id="110" w:author="CATT_dxy1" w:date="2025-01-13T14:18:00Z">
        <w:r w:rsidR="0085466D">
          <w:rPr>
            <w:rFonts w:hint="eastAsia"/>
            <w:lang w:eastAsia="zh-CN"/>
          </w:rPr>
          <w:t xml:space="preserve"> and </w:t>
        </w:r>
        <w:r w:rsidR="0085466D">
          <w:t>clause 4.15.4.5</w:t>
        </w:r>
      </w:ins>
      <w:ins w:id="111" w:author="CATT_dxy1" w:date="2025-01-13T14:17:00Z">
        <w:r w:rsidR="0085466D">
          <w:rPr>
            <w:rFonts w:hint="eastAsia"/>
            <w:lang w:eastAsia="zh-CN"/>
          </w:rPr>
          <w:t>.</w:t>
        </w:r>
      </w:ins>
    </w:p>
    <w:p w14:paraId="1DE3EE15" w14:textId="77777777" w:rsidR="005D2047" w:rsidRDefault="005D2047" w:rsidP="005D2047">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4C315FE3" w14:textId="77777777" w:rsidR="005D2047" w:rsidRDefault="005D2047" w:rsidP="005D2047">
      <w:pPr>
        <w:pStyle w:val="B1"/>
      </w:pPr>
      <w:r>
        <w:lastRenderedPageBreak/>
        <w:tab/>
        <w:t>For User Data Usage Measures, the event notification may contain following event related information:</w:t>
      </w:r>
    </w:p>
    <w:p w14:paraId="1D387384" w14:textId="77777777" w:rsidR="005D2047" w:rsidRDefault="005D2047" w:rsidP="005D2047">
      <w:pPr>
        <w:pStyle w:val="B2"/>
      </w:pPr>
      <w:r>
        <w:t>-</w:t>
      </w:r>
      <w:r>
        <w:tab/>
        <w:t>Volume Measurement: measurements of data volume exchanged (UL, DL and/or overall) and/or number of packets exchanged (UL, DL and/or overall) determined for the requested Granularity of Measurement.</w:t>
      </w:r>
    </w:p>
    <w:p w14:paraId="19B43F96" w14:textId="77777777" w:rsidR="005D2047" w:rsidRDefault="005D2047" w:rsidP="005D2047">
      <w:pPr>
        <w:pStyle w:val="B2"/>
      </w:pPr>
      <w:r>
        <w:t>-</w:t>
      </w:r>
      <w:r>
        <w:tab/>
        <w:t>Throughput Measurement: measurements of data throughput (UL and DL) determined for the requested Granularity of Measurement.</w:t>
      </w:r>
    </w:p>
    <w:p w14:paraId="32F80C8C" w14:textId="77777777" w:rsidR="005D2047" w:rsidRDefault="005D2047" w:rsidP="005D2047">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1063365" w14:textId="77777777" w:rsidR="005D2047" w:rsidRDefault="005D2047" w:rsidP="005D2047">
      <w:pPr>
        <w:pStyle w:val="B1"/>
      </w:pPr>
      <w:r>
        <w:tab/>
        <w:t>For User Data Usage Trends, the event notification may contain following event related information:</w:t>
      </w:r>
    </w:p>
    <w:p w14:paraId="15EE900C" w14:textId="77777777" w:rsidR="005D2047" w:rsidRDefault="005D2047" w:rsidP="005D2047">
      <w:pPr>
        <w:pStyle w:val="B2"/>
      </w:pPr>
      <w:r>
        <w:t>-</w:t>
      </w:r>
      <w:r>
        <w:tab/>
        <w:t>Throughput Statistic Measurement (average and/or peak throughput) over the measurement period determined for the requested Granularity of Measurement.</w:t>
      </w:r>
    </w:p>
    <w:p w14:paraId="7C18D47A" w14:textId="77777777" w:rsidR="005D2047" w:rsidRDefault="005D2047" w:rsidP="005D2047">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F9C4E65" w14:textId="77777777" w:rsidR="005D2047" w:rsidRDefault="005D2047" w:rsidP="005D2047">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A785F1F" w14:textId="77777777" w:rsidR="005D2047" w:rsidRDefault="005D2047" w:rsidP="005D2047">
      <w:pPr>
        <w:pStyle w:val="NO"/>
      </w:pPr>
      <w:r>
        <w:t>NOTE 2:</w:t>
      </w:r>
      <w:r>
        <w:tab/>
        <w:t>The UPF can combine information for different PDU Sessions into one notification message (see TS 29.564 [93]).</w:t>
      </w:r>
    </w:p>
    <w:p w14:paraId="46E5E75A" w14:textId="77777777" w:rsidR="005D2047" w:rsidRDefault="005D2047" w:rsidP="005D2047">
      <w:pPr>
        <w:pStyle w:val="B1"/>
      </w:pPr>
      <w:r>
        <w:t>-</w:t>
      </w:r>
      <w:r>
        <w:tab/>
        <w:t>TSC management information (UMIC, PMIC, NW-TT port number) as defined in clause 5.8.5.14 of TS 23.501 [2].</w:t>
      </w:r>
    </w:p>
    <w:p w14:paraId="7CE93F48" w14:textId="77777777" w:rsidR="005D2047" w:rsidRDefault="005D2047" w:rsidP="005D2047">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B2DBA53" w14:textId="77777777" w:rsidR="005D2047" w:rsidRDefault="005D2047" w:rsidP="005D2047">
      <w:pPr>
        <w:pStyle w:val="B1"/>
      </w:pPr>
      <w:proofErr w:type="gramStart"/>
      <w:r>
        <w:t>-</w:t>
      </w:r>
      <w:r>
        <w:tab/>
        <w:t>UE NAT mapping.</w:t>
      </w:r>
      <w:proofErr w:type="gramEnd"/>
      <w:r>
        <w:t xml:space="preserve"> This event supports the NF consumer to subscribe this UPF event to obtain the </w:t>
      </w:r>
      <w:proofErr w:type="spellStart"/>
      <w:r>
        <w:t>NATed</w:t>
      </w:r>
      <w:proofErr w:type="spellEnd"/>
      <w:r>
        <w:t xml:space="preserve"> UE public IP address and port number with the parameters of UE (private) IP address, IP address of the remote end, DNN and S-NSSAI associated with the AF ID, as well as the IP domain, as defined in clause 5.8.2.17 of TS 23.501 [2].</w:t>
      </w:r>
    </w:p>
    <w:p w14:paraId="55F31296" w14:textId="77777777" w:rsidR="009F3C90" w:rsidRDefault="009F3C90" w:rsidP="009F3C90">
      <w:pPr>
        <w:pStyle w:val="B1"/>
      </w:pPr>
      <w:r>
        <w:t>-</w:t>
      </w:r>
      <w:r>
        <w:tab/>
        <w:t>Handling of Payload Headers. This event reports that the Handling of Payload Header request has been enforced by UPF as defined in clause 5.6.17 of TS 23.501 [2].</w:t>
      </w:r>
    </w:p>
    <w:p w14:paraId="691CDFAE" w14:textId="77777777" w:rsidR="009F3C90" w:rsidRDefault="009F3C90" w:rsidP="009F3C90">
      <w:pPr>
        <w:pStyle w:val="B1"/>
      </w:pPr>
      <w:r>
        <w:tab/>
      </w:r>
      <w:proofErr w:type="gramStart"/>
      <w:r>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roofErr w:type="gramEnd"/>
    </w:p>
    <w:p w14:paraId="4451BDB8" w14:textId="77777777" w:rsidR="005D2047" w:rsidRDefault="005D2047" w:rsidP="005D2047">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5BDA0AAC" w14:textId="77777777" w:rsidR="005D2047" w:rsidRPr="005D2047" w:rsidRDefault="005D20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71545" w14:textId="77777777" w:rsidR="005731A4" w:rsidRDefault="005731A4">
      <w:r>
        <w:separator/>
      </w:r>
    </w:p>
  </w:endnote>
  <w:endnote w:type="continuationSeparator" w:id="0">
    <w:p w14:paraId="7A4EC73C" w14:textId="77777777" w:rsidR="005731A4" w:rsidRDefault="0057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F758D0" w:rsidRDefault="00F758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F758D0" w:rsidRDefault="00F758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F758D0" w:rsidRDefault="00F758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47B0E" w14:textId="77777777" w:rsidR="005731A4" w:rsidRDefault="005731A4">
      <w:r>
        <w:separator/>
      </w:r>
    </w:p>
  </w:footnote>
  <w:footnote w:type="continuationSeparator" w:id="0">
    <w:p w14:paraId="42447677" w14:textId="77777777" w:rsidR="005731A4" w:rsidRDefault="00573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758D0" w:rsidRDefault="00F7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758D0" w:rsidRDefault="00F758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687"/>
    <w:rsid w:val="000557F6"/>
    <w:rsid w:val="00063B2C"/>
    <w:rsid w:val="000652DF"/>
    <w:rsid w:val="000719C2"/>
    <w:rsid w:val="00072916"/>
    <w:rsid w:val="00074191"/>
    <w:rsid w:val="00075BF8"/>
    <w:rsid w:val="000855E3"/>
    <w:rsid w:val="00087746"/>
    <w:rsid w:val="0008798D"/>
    <w:rsid w:val="00087FBF"/>
    <w:rsid w:val="00092564"/>
    <w:rsid w:val="000979C3"/>
    <w:rsid w:val="000A5EA1"/>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22782"/>
    <w:rsid w:val="004242F1"/>
    <w:rsid w:val="00431527"/>
    <w:rsid w:val="004343D7"/>
    <w:rsid w:val="004346C8"/>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42D2"/>
    <w:rsid w:val="006E21FB"/>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6117"/>
    <w:rsid w:val="00D26450"/>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1044.vsdx"/><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1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4011.vsdx"/><Relationship Id="rId23" Type="http://schemas.openxmlformats.org/officeDocument/2006/relationships/package" Target="embeddings/Microsoft_Visio_Drawing11155.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423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7577-17A0-48F1-B403-C182CC649CD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212</TotalTime>
  <Pages>16</Pages>
  <Words>6581</Words>
  <Characters>37514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111</cp:revision>
  <cp:lastPrinted>1900-12-31T16:00:00Z</cp:lastPrinted>
  <dcterms:created xsi:type="dcterms:W3CDTF">2024-11-07T06:28:00Z</dcterms:created>
  <dcterms:modified xsi:type="dcterms:W3CDTF">2025-01-14T12:10:00Z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